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558D1" w14:textId="0E74C32D" w:rsidR="000F2BA9" w:rsidRDefault="000F2BA9" w:rsidP="000F2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3E280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R4-19</w:t>
      </w:r>
      <w:r w:rsidR="00773D66">
        <w:rPr>
          <w:b/>
          <w:i/>
          <w:noProof/>
          <w:sz w:val="28"/>
        </w:rPr>
        <w:t>10084</w:t>
      </w:r>
      <w:bookmarkStart w:id="0" w:name="_GoBack"/>
      <w:bookmarkEnd w:id="0"/>
    </w:p>
    <w:p w14:paraId="159CFEA3" w14:textId="57D96D02" w:rsidR="00C77A62" w:rsidRPr="000F2BA9" w:rsidRDefault="003E280A" w:rsidP="000F2BA9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Ljubljana, Slovenia, August 26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>-30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502417A"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7FAACCCE" w:rsidR="001E41F3" w:rsidRPr="00410371" w:rsidRDefault="00F335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387184AC" w:rsidR="001E41F3" w:rsidRPr="00410371" w:rsidRDefault="00115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3E280A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EF092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2E1EE751" w:rsidR="00F25D98" w:rsidRDefault="00B450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21346098" w:rsidR="00C77A62" w:rsidRDefault="00D2107B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Pr="006E1744">
              <w:rPr>
                <w:noProof/>
              </w:rPr>
              <w:t>CR to TS 38.104 – PUSCH requirements with CP-OFDM for FR2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195A68D5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C25ED2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7D32112C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3E280A">
              <w:t>8-26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7BD46FE" w:rsidR="001E41F3" w:rsidRDefault="00C95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42FE71DB" w:rsidR="001C1FA1" w:rsidRDefault="003E280A" w:rsidP="003E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D2107B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D2107B">
              <w:rPr>
                <w:noProof/>
              </w:rPr>
              <w:t xml:space="preserve"> for PUSCH FR2 with CP-OFDM </w:t>
            </w:r>
          </w:p>
        </w:tc>
      </w:tr>
      <w:tr w:rsidR="00D2107B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D2107B" w:rsidRDefault="00D2107B" w:rsidP="00D21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D2107B" w:rsidRDefault="00D2107B" w:rsidP="00D21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6DAA276F" w:rsidR="00D2107B" w:rsidRDefault="003E280A" w:rsidP="003E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D2107B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D2107B">
              <w:rPr>
                <w:noProof/>
              </w:rPr>
              <w:t xml:space="preserve"> for PUSCH FR2 with CP-OFDM tests based on simulation results</w:t>
            </w:r>
          </w:p>
        </w:tc>
      </w:tr>
      <w:tr w:rsidR="00D2107B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D2107B" w:rsidRDefault="00D2107B" w:rsidP="00D21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D2107B" w:rsidRDefault="00D2107B" w:rsidP="00D21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BBC2A" w14:textId="3FE1E774" w:rsidR="00D2107B" w:rsidRDefault="00D2107B" w:rsidP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3E280A">
              <w:rPr>
                <w:noProof/>
              </w:rPr>
              <w:t>o up to date</w:t>
            </w:r>
            <w:r>
              <w:rPr>
                <w:noProof/>
              </w:rPr>
              <w:t xml:space="preserve"> requirement for PUSCH.</w:t>
            </w:r>
          </w:p>
          <w:p w14:paraId="62DFF95F" w14:textId="587917D8" w:rsidR="001C1FA1" w:rsidRDefault="001C1FA1" w:rsidP="00D210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66B4F9E7" w:rsidR="001E41F3" w:rsidRDefault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11.2.2.1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50DBE34" w:rsidR="00D1258E" w:rsidRDefault="00B45033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F720735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105D24DD" w:rsidR="00D1258E" w:rsidRDefault="00B45033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  <w:r w:rsidR="00D1258E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4A117A98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488D0EFA" w14:textId="77777777" w:rsidR="0089365F" w:rsidRPr="0006458D" w:rsidRDefault="0089365F" w:rsidP="0089365F">
      <w:pPr>
        <w:pStyle w:val="Heading4"/>
      </w:pPr>
      <w:bookmarkStart w:id="3" w:name="_Toc13079911"/>
      <w:r w:rsidRPr="0006458D">
        <w:t>11.2.2.1</w:t>
      </w:r>
      <w:r w:rsidRPr="0006458D">
        <w:tab/>
        <w:t>Requirements for PUSCH with transform precoding disabled</w:t>
      </w:r>
      <w:bookmarkEnd w:id="3"/>
    </w:p>
    <w:p w14:paraId="66846F6D" w14:textId="77777777" w:rsidR="0089365F" w:rsidRPr="0006458D" w:rsidRDefault="0089365F" w:rsidP="0089365F">
      <w:pPr>
        <w:pStyle w:val="Heading5"/>
        <w:rPr>
          <w:rFonts w:eastAsia="Malgun Gothic"/>
        </w:rPr>
      </w:pPr>
      <w:bookmarkStart w:id="4" w:name="_Toc13079912"/>
      <w:r w:rsidRPr="0006458D">
        <w:rPr>
          <w:rFonts w:eastAsia="Malgun Gothic"/>
        </w:rPr>
        <w:t>11.2.2.1.1</w:t>
      </w:r>
      <w:r w:rsidRPr="0006458D">
        <w:rPr>
          <w:rFonts w:eastAsia="Malgun Gothic"/>
        </w:rPr>
        <w:tab/>
        <w:t>General</w:t>
      </w:r>
      <w:bookmarkEnd w:id="4"/>
    </w:p>
    <w:p w14:paraId="01B383F0" w14:textId="77777777" w:rsidR="0089365F" w:rsidRPr="0006458D" w:rsidRDefault="0089365F" w:rsidP="0089365F">
      <w:r w:rsidRPr="0006458D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5ED951C5" w14:textId="77777777" w:rsidR="0089365F" w:rsidRPr="0006458D" w:rsidRDefault="0089365F" w:rsidP="0089365F">
      <w:pPr>
        <w:pStyle w:val="TH"/>
      </w:pPr>
      <w:r w:rsidRPr="0006458D">
        <w:t>Table 11.2.2.1</w:t>
      </w:r>
      <w:r w:rsidRPr="0006458D">
        <w:rPr>
          <w:lang w:eastAsia="zh-CN"/>
        </w:rPr>
        <w:t>.1</w:t>
      </w:r>
      <w:r w:rsidRPr="0006458D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89365F" w:rsidRPr="0006458D" w14:paraId="4B6027D0" w14:textId="77777777" w:rsidTr="009964B0">
        <w:trPr>
          <w:jc w:val="center"/>
        </w:trPr>
        <w:tc>
          <w:tcPr>
            <w:tcW w:w="6516" w:type="dxa"/>
            <w:gridSpan w:val="2"/>
          </w:tcPr>
          <w:p w14:paraId="5222ECA0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14:paraId="20DCA2D9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89365F" w:rsidRPr="0006458D" w14:paraId="5B063956" w14:textId="77777777" w:rsidTr="009964B0">
        <w:trPr>
          <w:jc w:val="center"/>
        </w:trPr>
        <w:tc>
          <w:tcPr>
            <w:tcW w:w="6516" w:type="dxa"/>
            <w:gridSpan w:val="2"/>
          </w:tcPr>
          <w:p w14:paraId="42E42D41" w14:textId="77777777" w:rsidR="0089365F" w:rsidRPr="0006458D" w:rsidRDefault="0089365F" w:rsidP="009964B0">
            <w:pPr>
              <w:pStyle w:val="TAL"/>
            </w:pPr>
            <w:r w:rsidRPr="0006458D">
              <w:t>Transform precoding</w:t>
            </w:r>
          </w:p>
        </w:tc>
        <w:tc>
          <w:tcPr>
            <w:tcW w:w="2551" w:type="dxa"/>
          </w:tcPr>
          <w:p w14:paraId="46A8F68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89365F" w:rsidRPr="0006458D" w14:paraId="238AEBD2" w14:textId="77777777" w:rsidTr="009964B0">
        <w:trPr>
          <w:jc w:val="center"/>
        </w:trPr>
        <w:tc>
          <w:tcPr>
            <w:tcW w:w="6516" w:type="dxa"/>
            <w:gridSpan w:val="2"/>
          </w:tcPr>
          <w:p w14:paraId="18D27D19" w14:textId="77777777" w:rsidR="0089365F" w:rsidRPr="0006458D" w:rsidRDefault="0089365F" w:rsidP="009964B0">
            <w:pPr>
              <w:pStyle w:val="TAL"/>
            </w:pPr>
            <w:r w:rsidRPr="0006458D">
              <w:t>Uplink</w:t>
            </w:r>
            <w:r w:rsidRPr="0006458D">
              <w:rPr>
                <w:lang w:eastAsia="zh-CN"/>
              </w:rPr>
              <w:t>-</w:t>
            </w:r>
            <w:r w:rsidRPr="0006458D">
              <w:t>downlink allocation for TDD</w:t>
            </w:r>
          </w:p>
        </w:tc>
        <w:tc>
          <w:tcPr>
            <w:tcW w:w="2551" w:type="dxa"/>
          </w:tcPr>
          <w:p w14:paraId="5E15EE4A" w14:textId="77777777" w:rsidR="0089365F" w:rsidRPr="0006458D" w:rsidRDefault="0089365F" w:rsidP="009964B0">
            <w:pPr>
              <w:pStyle w:val="TAC"/>
            </w:pPr>
            <w:r w:rsidRPr="0006458D">
              <w:t>60 kHz and 120kHz SCS:</w:t>
            </w:r>
          </w:p>
          <w:p w14:paraId="0A636E4B" w14:textId="77777777" w:rsidR="0089365F" w:rsidRPr="0006458D" w:rsidRDefault="0089365F" w:rsidP="009964B0">
            <w:pPr>
              <w:pStyle w:val="TAC"/>
            </w:pPr>
            <w:r w:rsidRPr="0006458D">
              <w:t>3D1S1U, S=10D:2G:2U</w:t>
            </w:r>
          </w:p>
        </w:tc>
      </w:tr>
      <w:tr w:rsidR="0089365F" w:rsidRPr="0006458D" w14:paraId="55E84FD3" w14:textId="77777777" w:rsidTr="009964B0">
        <w:trPr>
          <w:jc w:val="center"/>
        </w:trPr>
        <w:tc>
          <w:tcPr>
            <w:tcW w:w="1838" w:type="dxa"/>
            <w:vMerge w:val="restart"/>
          </w:tcPr>
          <w:p w14:paraId="23859016" w14:textId="77777777" w:rsidR="0089365F" w:rsidRPr="0006458D" w:rsidRDefault="0089365F" w:rsidP="009964B0">
            <w:pPr>
              <w:pStyle w:val="TAL"/>
            </w:pPr>
            <w:r w:rsidRPr="0006458D">
              <w:t>HARQ</w:t>
            </w:r>
          </w:p>
        </w:tc>
        <w:tc>
          <w:tcPr>
            <w:tcW w:w="4678" w:type="dxa"/>
          </w:tcPr>
          <w:p w14:paraId="55F569B1" w14:textId="77777777" w:rsidR="0089365F" w:rsidRPr="0006458D" w:rsidRDefault="0089365F" w:rsidP="009964B0">
            <w:pPr>
              <w:pStyle w:val="TAL"/>
            </w:pPr>
            <w:r w:rsidRPr="0006458D">
              <w:t>Maximum number of HARQ transmissions</w:t>
            </w:r>
          </w:p>
        </w:tc>
        <w:tc>
          <w:tcPr>
            <w:tcW w:w="2551" w:type="dxa"/>
          </w:tcPr>
          <w:p w14:paraId="42E49300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4</w:t>
            </w:r>
          </w:p>
        </w:tc>
      </w:tr>
      <w:tr w:rsidR="0089365F" w:rsidRPr="0006458D" w14:paraId="11100107" w14:textId="77777777" w:rsidTr="009964B0">
        <w:trPr>
          <w:jc w:val="center"/>
        </w:trPr>
        <w:tc>
          <w:tcPr>
            <w:tcW w:w="1838" w:type="dxa"/>
            <w:vMerge/>
          </w:tcPr>
          <w:p w14:paraId="4C4B2FE9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7B79EAD0" w14:textId="77777777" w:rsidR="0089365F" w:rsidRPr="0006458D" w:rsidRDefault="0089365F" w:rsidP="009964B0">
            <w:pPr>
              <w:pStyle w:val="TAL"/>
            </w:pPr>
            <w:r w:rsidRPr="0006458D">
              <w:t>RV sequence</w:t>
            </w:r>
          </w:p>
        </w:tc>
        <w:tc>
          <w:tcPr>
            <w:tcW w:w="2551" w:type="dxa"/>
          </w:tcPr>
          <w:p w14:paraId="0F32205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val="fr-FR"/>
              </w:rPr>
              <w:t>0, 2, 3, 1</w:t>
            </w:r>
          </w:p>
        </w:tc>
      </w:tr>
      <w:tr w:rsidR="0089365F" w:rsidRPr="0006458D" w14:paraId="08237B35" w14:textId="77777777" w:rsidTr="009964B0">
        <w:trPr>
          <w:jc w:val="center"/>
        </w:trPr>
        <w:tc>
          <w:tcPr>
            <w:tcW w:w="1838" w:type="dxa"/>
            <w:vMerge w:val="restart"/>
          </w:tcPr>
          <w:p w14:paraId="2E042556" w14:textId="77777777" w:rsidR="0089365F" w:rsidRPr="0006458D" w:rsidRDefault="0089365F" w:rsidP="009964B0">
            <w:pPr>
              <w:pStyle w:val="TAL"/>
            </w:pPr>
            <w:r w:rsidRPr="0006458D">
              <w:t>DM-RS</w:t>
            </w:r>
          </w:p>
        </w:tc>
        <w:tc>
          <w:tcPr>
            <w:tcW w:w="4678" w:type="dxa"/>
            <w:vAlign w:val="center"/>
          </w:tcPr>
          <w:p w14:paraId="70192C21" w14:textId="77777777" w:rsidR="0089365F" w:rsidRPr="0006458D" w:rsidRDefault="0089365F" w:rsidP="009964B0">
            <w:pPr>
              <w:pStyle w:val="TAL"/>
            </w:pPr>
            <w:r w:rsidRPr="0006458D">
              <w:t>DM-RS configuration type</w:t>
            </w:r>
          </w:p>
        </w:tc>
        <w:tc>
          <w:tcPr>
            <w:tcW w:w="2551" w:type="dxa"/>
          </w:tcPr>
          <w:p w14:paraId="10BEF0A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</w:tr>
      <w:tr w:rsidR="0089365F" w:rsidRPr="0006458D" w14:paraId="40871448" w14:textId="77777777" w:rsidTr="009964B0">
        <w:trPr>
          <w:jc w:val="center"/>
        </w:trPr>
        <w:tc>
          <w:tcPr>
            <w:tcW w:w="1838" w:type="dxa"/>
            <w:vMerge/>
          </w:tcPr>
          <w:p w14:paraId="543A64BD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5F37813F" w14:textId="77777777" w:rsidR="0089365F" w:rsidRPr="0006458D" w:rsidRDefault="0089365F" w:rsidP="009964B0">
            <w:pPr>
              <w:pStyle w:val="TAL"/>
            </w:pPr>
            <w:r w:rsidRPr="0006458D">
              <w:t>DM-RS duration</w:t>
            </w:r>
          </w:p>
        </w:tc>
        <w:tc>
          <w:tcPr>
            <w:tcW w:w="2551" w:type="dxa"/>
          </w:tcPr>
          <w:p w14:paraId="6F663EE0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t>single-symbol DM-RS</w:t>
            </w:r>
          </w:p>
        </w:tc>
      </w:tr>
      <w:tr w:rsidR="0089365F" w:rsidRPr="0006458D" w14:paraId="2542667F" w14:textId="77777777" w:rsidTr="009964B0">
        <w:trPr>
          <w:jc w:val="center"/>
        </w:trPr>
        <w:tc>
          <w:tcPr>
            <w:tcW w:w="1838" w:type="dxa"/>
            <w:vMerge/>
          </w:tcPr>
          <w:p w14:paraId="1921E035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43A300C2" w14:textId="77777777" w:rsidR="0089365F" w:rsidRPr="0006458D" w:rsidRDefault="0089365F" w:rsidP="009964B0">
            <w:pPr>
              <w:pStyle w:val="TAL"/>
            </w:pPr>
            <w:r w:rsidRPr="0006458D">
              <w:rPr>
                <w:lang w:eastAsia="zh-CN"/>
              </w:rPr>
              <w:t>Additional DM-RS symbols</w:t>
            </w:r>
          </w:p>
        </w:tc>
        <w:tc>
          <w:tcPr>
            <w:tcW w:w="2551" w:type="dxa"/>
          </w:tcPr>
          <w:p w14:paraId="5F60F27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pos0, pos1</w:t>
            </w:r>
          </w:p>
        </w:tc>
      </w:tr>
      <w:tr w:rsidR="0089365F" w:rsidRPr="0006458D" w14:paraId="38776610" w14:textId="77777777" w:rsidTr="009964B0">
        <w:trPr>
          <w:jc w:val="center"/>
        </w:trPr>
        <w:tc>
          <w:tcPr>
            <w:tcW w:w="1838" w:type="dxa"/>
            <w:vMerge/>
          </w:tcPr>
          <w:p w14:paraId="7F62D081" w14:textId="77777777" w:rsidR="0089365F" w:rsidRPr="0006458D" w:rsidRDefault="0089365F" w:rsidP="009964B0">
            <w:pPr>
              <w:pStyle w:val="TAL"/>
            </w:pPr>
            <w:bookmarkStart w:id="5" w:name="_Hlk526816956"/>
          </w:p>
        </w:tc>
        <w:tc>
          <w:tcPr>
            <w:tcW w:w="4678" w:type="dxa"/>
            <w:vAlign w:val="center"/>
          </w:tcPr>
          <w:p w14:paraId="0CE5D1D0" w14:textId="77777777" w:rsidR="0089365F" w:rsidRPr="0006458D" w:rsidRDefault="0089365F" w:rsidP="009964B0">
            <w:pPr>
              <w:pStyle w:val="TAL"/>
            </w:pPr>
            <w:r w:rsidRPr="0006458D">
              <w:t>Number of DM-RS CDM group(s) without data</w:t>
            </w:r>
          </w:p>
        </w:tc>
        <w:tc>
          <w:tcPr>
            <w:tcW w:w="2551" w:type="dxa"/>
          </w:tcPr>
          <w:p w14:paraId="67AED03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2</w:t>
            </w:r>
          </w:p>
        </w:tc>
      </w:tr>
      <w:bookmarkEnd w:id="5"/>
      <w:tr w:rsidR="0089365F" w:rsidRPr="0006458D" w14:paraId="4730D506" w14:textId="77777777" w:rsidTr="009964B0">
        <w:trPr>
          <w:jc w:val="center"/>
        </w:trPr>
        <w:tc>
          <w:tcPr>
            <w:tcW w:w="1838" w:type="dxa"/>
            <w:vMerge/>
          </w:tcPr>
          <w:p w14:paraId="57934C9A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48EE9326" w14:textId="77777777" w:rsidR="0089365F" w:rsidRPr="0006458D" w:rsidRDefault="0089365F" w:rsidP="009964B0">
            <w:pPr>
              <w:pStyle w:val="TAL"/>
            </w:pPr>
            <w:r w:rsidRPr="0006458D">
              <w:t>Ratio of PUSCH EPRE to DM-RS EPRE</w:t>
            </w:r>
          </w:p>
        </w:tc>
        <w:tc>
          <w:tcPr>
            <w:tcW w:w="2551" w:type="dxa"/>
          </w:tcPr>
          <w:p w14:paraId="03900588" w14:textId="77777777" w:rsidR="0089365F" w:rsidRPr="0006458D" w:rsidRDefault="0089365F" w:rsidP="009964B0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-3 dB</w:t>
            </w:r>
          </w:p>
        </w:tc>
      </w:tr>
      <w:tr w:rsidR="0089365F" w:rsidRPr="0006458D" w14:paraId="75A0A02E" w14:textId="77777777" w:rsidTr="009964B0">
        <w:trPr>
          <w:jc w:val="center"/>
        </w:trPr>
        <w:tc>
          <w:tcPr>
            <w:tcW w:w="1838" w:type="dxa"/>
            <w:vMerge/>
          </w:tcPr>
          <w:p w14:paraId="37691DDF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56ABD3EB" w14:textId="77777777" w:rsidR="0089365F" w:rsidRPr="0006458D" w:rsidRDefault="0089365F" w:rsidP="009964B0">
            <w:pPr>
              <w:pStyle w:val="TAL"/>
            </w:pPr>
            <w:r w:rsidRPr="0006458D">
              <w:t>DM-RS port(s)</w:t>
            </w:r>
          </w:p>
        </w:tc>
        <w:tc>
          <w:tcPr>
            <w:tcW w:w="2551" w:type="dxa"/>
          </w:tcPr>
          <w:p w14:paraId="18EDCB6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{0}, {0, 1}</w:t>
            </w:r>
          </w:p>
        </w:tc>
      </w:tr>
      <w:tr w:rsidR="0089365F" w:rsidRPr="0006458D" w14:paraId="43F478F0" w14:textId="77777777" w:rsidTr="009964B0">
        <w:trPr>
          <w:jc w:val="center"/>
        </w:trPr>
        <w:tc>
          <w:tcPr>
            <w:tcW w:w="1838" w:type="dxa"/>
            <w:vMerge/>
          </w:tcPr>
          <w:p w14:paraId="2E2DF149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338E38A4" w14:textId="77777777" w:rsidR="0089365F" w:rsidRPr="0006458D" w:rsidRDefault="0089365F" w:rsidP="009964B0">
            <w:pPr>
              <w:pStyle w:val="TAL"/>
            </w:pPr>
            <w:r w:rsidRPr="0006458D">
              <w:t>DM-RS sequence generation</w:t>
            </w:r>
          </w:p>
        </w:tc>
        <w:tc>
          <w:tcPr>
            <w:tcW w:w="2551" w:type="dxa"/>
          </w:tcPr>
          <w:p w14:paraId="721FAB1D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</w:t>
            </w:r>
            <w:r w:rsidRPr="0006458D">
              <w:rPr>
                <w:rFonts w:cs="Arial"/>
                <w:vertAlign w:val="subscript"/>
              </w:rPr>
              <w:t>ID</w:t>
            </w:r>
            <w:r w:rsidRPr="0006458D">
              <w:rPr>
                <w:rFonts w:cs="Arial"/>
              </w:rPr>
              <w:t xml:space="preserve">=0, </w:t>
            </w:r>
            <w:proofErr w:type="spellStart"/>
            <w:r w:rsidRPr="0006458D">
              <w:rPr>
                <w:rFonts w:cs="Arial"/>
              </w:rPr>
              <w:t>n</w:t>
            </w:r>
            <w:r w:rsidRPr="0006458D">
              <w:rPr>
                <w:rFonts w:cs="Arial"/>
                <w:vertAlign w:val="subscript"/>
              </w:rPr>
              <w:t>SCID</w:t>
            </w:r>
            <w:proofErr w:type="spellEnd"/>
            <w:r w:rsidRPr="0006458D">
              <w:rPr>
                <w:rFonts w:cs="Arial"/>
              </w:rPr>
              <w:t xml:space="preserve"> =0</w:t>
            </w:r>
          </w:p>
        </w:tc>
      </w:tr>
      <w:tr w:rsidR="0089365F" w:rsidRPr="0006458D" w14:paraId="7290E11A" w14:textId="77777777" w:rsidTr="009964B0">
        <w:trPr>
          <w:jc w:val="center"/>
        </w:trPr>
        <w:tc>
          <w:tcPr>
            <w:tcW w:w="1838" w:type="dxa"/>
            <w:vMerge w:val="restart"/>
          </w:tcPr>
          <w:p w14:paraId="14D05D57" w14:textId="77777777" w:rsidR="0089365F" w:rsidRPr="0006458D" w:rsidRDefault="0089365F" w:rsidP="009964B0">
            <w:pPr>
              <w:pStyle w:val="TAL"/>
            </w:pPr>
            <w:r w:rsidRPr="0006458D">
              <w:t>Time domain resource</w:t>
            </w:r>
          </w:p>
        </w:tc>
        <w:tc>
          <w:tcPr>
            <w:tcW w:w="4678" w:type="dxa"/>
          </w:tcPr>
          <w:p w14:paraId="18999764" w14:textId="77777777" w:rsidR="0089365F" w:rsidRPr="0006458D" w:rsidRDefault="0089365F" w:rsidP="009964B0">
            <w:pPr>
              <w:pStyle w:val="TAL"/>
            </w:pPr>
            <w:r w:rsidRPr="0006458D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14:paraId="5751A76D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B</w:t>
            </w:r>
          </w:p>
        </w:tc>
      </w:tr>
      <w:tr w:rsidR="0089365F" w:rsidRPr="0006458D" w14:paraId="32AAFDDE" w14:textId="77777777" w:rsidTr="009964B0">
        <w:trPr>
          <w:jc w:val="center"/>
        </w:trPr>
        <w:tc>
          <w:tcPr>
            <w:tcW w:w="1838" w:type="dxa"/>
            <w:vMerge/>
          </w:tcPr>
          <w:p w14:paraId="3B18A0DA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3ADF8F28" w14:textId="77777777" w:rsidR="0089365F" w:rsidRPr="0006458D" w:rsidRDefault="0089365F" w:rsidP="009964B0">
            <w:pPr>
              <w:pStyle w:val="TAL"/>
            </w:pPr>
            <w:r w:rsidRPr="0006458D">
              <w:t>Start symbol index</w:t>
            </w:r>
          </w:p>
        </w:tc>
        <w:tc>
          <w:tcPr>
            <w:tcW w:w="2551" w:type="dxa"/>
          </w:tcPr>
          <w:p w14:paraId="2D83C1B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0 </w:t>
            </w:r>
          </w:p>
        </w:tc>
      </w:tr>
      <w:tr w:rsidR="0089365F" w:rsidRPr="0006458D" w14:paraId="27C34906" w14:textId="77777777" w:rsidTr="009964B0">
        <w:trPr>
          <w:jc w:val="center"/>
        </w:trPr>
        <w:tc>
          <w:tcPr>
            <w:tcW w:w="1838" w:type="dxa"/>
            <w:vMerge/>
          </w:tcPr>
          <w:p w14:paraId="64DA0191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1A7B024D" w14:textId="77777777" w:rsidR="0089365F" w:rsidRPr="0006458D" w:rsidRDefault="0089365F" w:rsidP="009964B0">
            <w:pPr>
              <w:pStyle w:val="TAL"/>
            </w:pPr>
            <w:r w:rsidRPr="0006458D">
              <w:t>Allocation length</w:t>
            </w:r>
          </w:p>
        </w:tc>
        <w:tc>
          <w:tcPr>
            <w:tcW w:w="2551" w:type="dxa"/>
          </w:tcPr>
          <w:p w14:paraId="7C1409A7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10 </w:t>
            </w:r>
          </w:p>
        </w:tc>
      </w:tr>
      <w:tr w:rsidR="0089365F" w:rsidRPr="0006458D" w14:paraId="051850F1" w14:textId="77777777" w:rsidTr="009964B0">
        <w:trPr>
          <w:jc w:val="center"/>
        </w:trPr>
        <w:tc>
          <w:tcPr>
            <w:tcW w:w="1838" w:type="dxa"/>
            <w:vMerge w:val="restart"/>
          </w:tcPr>
          <w:p w14:paraId="09D540AD" w14:textId="77777777" w:rsidR="0089365F" w:rsidRPr="0006458D" w:rsidRDefault="0089365F" w:rsidP="009964B0">
            <w:pPr>
              <w:pStyle w:val="TAL"/>
            </w:pPr>
            <w:r w:rsidRPr="0006458D">
              <w:t>Frequency domain resource</w:t>
            </w:r>
          </w:p>
        </w:tc>
        <w:tc>
          <w:tcPr>
            <w:tcW w:w="4678" w:type="dxa"/>
          </w:tcPr>
          <w:p w14:paraId="551EE9FD" w14:textId="77777777" w:rsidR="0089365F" w:rsidRPr="0006458D" w:rsidRDefault="0089365F" w:rsidP="009964B0">
            <w:pPr>
              <w:pStyle w:val="TAL"/>
            </w:pPr>
            <w:r w:rsidRPr="0006458D">
              <w:t>RB assignment</w:t>
            </w:r>
          </w:p>
        </w:tc>
        <w:tc>
          <w:tcPr>
            <w:tcW w:w="2551" w:type="dxa"/>
          </w:tcPr>
          <w:p w14:paraId="1E03712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Full applicable test bandwidth</w:t>
            </w:r>
          </w:p>
        </w:tc>
      </w:tr>
      <w:tr w:rsidR="0089365F" w:rsidRPr="0006458D" w14:paraId="46AE3447" w14:textId="77777777" w:rsidTr="009964B0">
        <w:trPr>
          <w:jc w:val="center"/>
        </w:trPr>
        <w:tc>
          <w:tcPr>
            <w:tcW w:w="1838" w:type="dxa"/>
            <w:vMerge/>
          </w:tcPr>
          <w:p w14:paraId="10E5DF62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5DB75E0F" w14:textId="77777777" w:rsidR="0089365F" w:rsidRPr="0006458D" w:rsidRDefault="0089365F" w:rsidP="009964B0">
            <w:pPr>
              <w:pStyle w:val="TAL"/>
            </w:pPr>
            <w:r w:rsidRPr="0006458D">
              <w:t>Frequency hopping</w:t>
            </w:r>
          </w:p>
        </w:tc>
        <w:tc>
          <w:tcPr>
            <w:tcW w:w="2551" w:type="dxa"/>
          </w:tcPr>
          <w:p w14:paraId="5EA04CC6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89365F" w:rsidRPr="0006458D" w14:paraId="01F62E89" w14:textId="77777777" w:rsidTr="009964B0">
        <w:trPr>
          <w:jc w:val="center"/>
        </w:trPr>
        <w:tc>
          <w:tcPr>
            <w:tcW w:w="6516" w:type="dxa"/>
            <w:gridSpan w:val="2"/>
            <w:vAlign w:val="center"/>
          </w:tcPr>
          <w:p w14:paraId="2418544C" w14:textId="77777777" w:rsidR="0089365F" w:rsidRPr="0006458D" w:rsidRDefault="0089365F" w:rsidP="009964B0">
            <w:pPr>
              <w:pStyle w:val="TAL"/>
            </w:pPr>
            <w:r w:rsidRPr="0006458D">
              <w:rPr>
                <w:rFonts w:eastAsia="Batang"/>
              </w:rPr>
              <w:t>TPMI index</w:t>
            </w:r>
            <w:r w:rsidRPr="0006458D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14:paraId="5466AC8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>0</w:t>
            </w:r>
          </w:p>
        </w:tc>
      </w:tr>
      <w:tr w:rsidR="0089365F" w:rsidRPr="0006458D" w14:paraId="56A2E1A3" w14:textId="77777777" w:rsidTr="009964B0">
        <w:trPr>
          <w:jc w:val="center"/>
        </w:trPr>
        <w:tc>
          <w:tcPr>
            <w:tcW w:w="6516" w:type="dxa"/>
            <w:gridSpan w:val="2"/>
            <w:vAlign w:val="center"/>
          </w:tcPr>
          <w:p w14:paraId="5C63EFAC" w14:textId="77777777" w:rsidR="0089365F" w:rsidRPr="0006458D" w:rsidRDefault="0089365F" w:rsidP="009964B0">
            <w:pPr>
              <w:pStyle w:val="TAL"/>
            </w:pPr>
            <w:r w:rsidRPr="0006458D">
              <w:t>Code block group based PUSCH transmission</w:t>
            </w:r>
          </w:p>
        </w:tc>
        <w:tc>
          <w:tcPr>
            <w:tcW w:w="2551" w:type="dxa"/>
            <w:vAlign w:val="center"/>
          </w:tcPr>
          <w:p w14:paraId="00EE724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89365F" w:rsidRPr="0006458D" w14:paraId="319793B5" w14:textId="77777777" w:rsidTr="009964B0">
        <w:trPr>
          <w:jc w:val="center"/>
        </w:trPr>
        <w:tc>
          <w:tcPr>
            <w:tcW w:w="1838" w:type="dxa"/>
            <w:vMerge w:val="restart"/>
            <w:vAlign w:val="center"/>
          </w:tcPr>
          <w:p w14:paraId="41B70DDF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PT-RS configuration</w:t>
            </w:r>
          </w:p>
        </w:tc>
        <w:tc>
          <w:tcPr>
            <w:tcW w:w="4678" w:type="dxa"/>
            <w:vAlign w:val="center"/>
          </w:tcPr>
          <w:p w14:paraId="269BF948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Frequency density (</w:t>
            </w:r>
            <w:r w:rsidRPr="0006458D">
              <w:rPr>
                <w:i/>
                <w:lang w:eastAsia="zh-CN"/>
              </w:rPr>
              <w:t>K</w:t>
            </w:r>
            <w:r w:rsidRPr="0006458D">
              <w:rPr>
                <w:i/>
                <w:vertAlign w:val="subscript"/>
                <w:lang w:eastAsia="zh-CN"/>
              </w:rPr>
              <w:t>PT-RS</w:t>
            </w:r>
            <w:r w:rsidRPr="0006458D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48B70DC1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sz w:val="16"/>
                <w:szCs w:val="16"/>
              </w:rPr>
              <w:t>2</w:t>
            </w:r>
          </w:p>
        </w:tc>
      </w:tr>
      <w:tr w:rsidR="0089365F" w:rsidRPr="0006458D" w14:paraId="75A0292F" w14:textId="77777777" w:rsidTr="009964B0">
        <w:trPr>
          <w:jc w:val="center"/>
        </w:trPr>
        <w:tc>
          <w:tcPr>
            <w:tcW w:w="1838" w:type="dxa"/>
            <w:vMerge/>
            <w:vAlign w:val="center"/>
          </w:tcPr>
          <w:p w14:paraId="1F0A647E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6CBDF22A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Time density (</w:t>
            </w:r>
            <w:r w:rsidRPr="0006458D">
              <w:rPr>
                <w:i/>
                <w:lang w:eastAsia="zh-CN"/>
              </w:rPr>
              <w:t>L</w:t>
            </w:r>
            <w:r w:rsidRPr="0006458D">
              <w:rPr>
                <w:i/>
                <w:vertAlign w:val="subscript"/>
                <w:lang w:eastAsia="zh-CN"/>
              </w:rPr>
              <w:t>PT-RS</w:t>
            </w:r>
            <w:r w:rsidRPr="0006458D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4E001E8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sz w:val="16"/>
                <w:szCs w:val="16"/>
              </w:rPr>
              <w:t>1</w:t>
            </w:r>
          </w:p>
        </w:tc>
      </w:tr>
    </w:tbl>
    <w:p w14:paraId="1C58F1DA" w14:textId="77777777" w:rsidR="0089365F" w:rsidRPr="0006458D" w:rsidRDefault="0089365F" w:rsidP="0089365F"/>
    <w:p w14:paraId="1B4302C0" w14:textId="77777777" w:rsidR="0089365F" w:rsidRPr="0006458D" w:rsidRDefault="0089365F" w:rsidP="0089365F">
      <w:pPr>
        <w:pStyle w:val="Heading5"/>
        <w:rPr>
          <w:rFonts w:eastAsia="Malgun Gothic"/>
        </w:rPr>
      </w:pPr>
      <w:bookmarkStart w:id="6" w:name="_Toc13079913"/>
      <w:r w:rsidRPr="0006458D">
        <w:rPr>
          <w:rFonts w:eastAsia="Malgun Gothic"/>
        </w:rPr>
        <w:t>11.2.2.1.2</w:t>
      </w:r>
      <w:r w:rsidRPr="0006458D">
        <w:rPr>
          <w:rFonts w:eastAsia="Malgun Gothic"/>
        </w:rPr>
        <w:tab/>
        <w:t>Minimum requirements</w:t>
      </w:r>
      <w:bookmarkEnd w:id="6"/>
    </w:p>
    <w:p w14:paraId="74CD4F52" w14:textId="77777777" w:rsidR="0089365F" w:rsidRPr="0006458D" w:rsidRDefault="0089365F" w:rsidP="0089365F">
      <w:r w:rsidRPr="0006458D">
        <w:t>The throughput shall be equal to or larger than the fraction of maximum throughput stated in the tables 11.2.2.1</w:t>
      </w:r>
      <w:r w:rsidRPr="0006458D">
        <w:rPr>
          <w:lang w:eastAsia="zh-CN"/>
        </w:rPr>
        <w:t>.2</w:t>
      </w:r>
      <w:r w:rsidRPr="0006458D">
        <w:t>-1 to 11.2.2</w:t>
      </w:r>
      <w:r w:rsidRPr="0006458D">
        <w:rPr>
          <w:lang w:eastAsia="zh-CN"/>
        </w:rPr>
        <w:t>.1.2</w:t>
      </w:r>
      <w:r w:rsidRPr="0006458D">
        <w:t>-5 at the given SNR</w:t>
      </w:r>
      <w:r w:rsidRPr="0006458D">
        <w:rPr>
          <w:lang w:eastAsia="zh-CN"/>
        </w:rPr>
        <w:t xml:space="preserve"> for 1Tx and for 2Tx two-layer spatial multiplexing transmission</w:t>
      </w:r>
      <w:r w:rsidRPr="0006458D">
        <w:t>.</w:t>
      </w:r>
    </w:p>
    <w:p w14:paraId="0368F940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11.2.2.1.2-1: Minimum requirements for PUSCH, 50 MHz channel bandwidth</w:t>
      </w:r>
      <w:r w:rsidRPr="0006458D">
        <w:rPr>
          <w:lang w:eastAsia="zh-CN"/>
        </w:rPr>
        <w:t>, 60 kHz SCS</w:t>
      </w: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89365F" w:rsidRPr="0006458D" w14:paraId="59275534" w14:textId="77777777" w:rsidTr="0089365F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B47C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E7A4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5C51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4BD1" w14:textId="77777777" w:rsidR="0089365F" w:rsidRPr="0006458D" w:rsidRDefault="0089365F" w:rsidP="009964B0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7A32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D83B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4A3F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t>Additional DM-</w:t>
            </w:r>
            <w:proofErr w:type="gramStart"/>
            <w:r w:rsidRPr="0006458D">
              <w:t>RS  position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FB32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A2B9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2F7C9330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89365F" w:rsidRPr="0006458D" w14:paraId="109FA894" w14:textId="77777777" w:rsidTr="0089365F">
        <w:trPr>
          <w:trHeight w:val="206"/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C91A4" w14:textId="77777777" w:rsidR="0089365F" w:rsidRPr="0006458D" w:rsidRDefault="0089365F" w:rsidP="009964B0">
            <w:pPr>
              <w:pStyle w:val="TAC"/>
            </w:pPr>
            <w:r w:rsidRPr="0006458D">
              <w:t>1</w:t>
            </w:r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C340A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56050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CC07E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17D09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6A540" w14:textId="77777777" w:rsidR="0089365F" w:rsidRPr="0006458D" w:rsidRDefault="0089365F" w:rsidP="009964B0">
            <w:pPr>
              <w:pStyle w:val="TAC"/>
            </w:pPr>
            <w:r w:rsidRPr="0006458D">
              <w:t>G-FR2-A3-1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E6012" w14:textId="77777777" w:rsidR="0089365F" w:rsidRPr="0006458D" w:rsidRDefault="0089365F" w:rsidP="009964B0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84185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660E3" w14:textId="1FAA577E" w:rsidR="0089365F" w:rsidRPr="0006458D" w:rsidRDefault="0089365F" w:rsidP="009964B0">
            <w:pPr>
              <w:pStyle w:val="TAC"/>
            </w:pPr>
            <w:r w:rsidRPr="0006458D">
              <w:t>[-</w:t>
            </w:r>
            <w:ins w:id="7" w:author="D. Everaere" w:date="2019-08-27T18:42:00Z">
              <w:r w:rsidR="007D3DC4">
                <w:t>2.0</w:t>
              </w:r>
            </w:ins>
            <w:del w:id="8" w:author="D. Everaere" w:date="2019-08-27T18:42:00Z">
              <w:r w:rsidRPr="0006458D" w:rsidDel="007D3DC4">
                <w:delText>1.8</w:delText>
              </w:r>
            </w:del>
            <w:r w:rsidRPr="0006458D">
              <w:t>]</w:t>
            </w:r>
          </w:p>
        </w:tc>
      </w:tr>
      <w:tr w:rsidR="0089365F" w:rsidRPr="0006458D" w14:paraId="27F18F0D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2ED8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E99D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085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155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A05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5112" w14:textId="77777777" w:rsidR="0089365F" w:rsidRPr="0006458D" w:rsidRDefault="0089365F" w:rsidP="009964B0">
            <w:pPr>
              <w:pStyle w:val="TAC"/>
            </w:pPr>
            <w:r w:rsidRPr="0006458D">
              <w:t>G-FR2-A3-13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F81B" w14:textId="77777777" w:rsidR="0089365F" w:rsidRPr="0006458D" w:rsidRDefault="0089365F" w:rsidP="009964B0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F21C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EEE4" w14:textId="2DB25868" w:rsidR="0089365F" w:rsidRPr="0006458D" w:rsidRDefault="0089365F" w:rsidP="009964B0">
            <w:pPr>
              <w:pStyle w:val="TAC"/>
            </w:pPr>
            <w:r w:rsidRPr="0006458D">
              <w:t>[-2.</w:t>
            </w:r>
            <w:del w:id="9" w:author="D. Everaere" w:date="2019-08-27T18:42:00Z">
              <w:r w:rsidRPr="0006458D" w:rsidDel="007D3DC4">
                <w:delText>0</w:delText>
              </w:r>
            </w:del>
            <w:ins w:id="10" w:author="D. Everaere" w:date="2019-08-27T18:42:00Z">
              <w:r w:rsidR="007D3DC4">
                <w:t>2</w:t>
              </w:r>
            </w:ins>
            <w:r w:rsidRPr="0006458D">
              <w:t>]</w:t>
            </w:r>
          </w:p>
        </w:tc>
      </w:tr>
      <w:tr w:rsidR="0089365F" w:rsidRPr="0006458D" w14:paraId="3F632741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09A09D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39E66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C0702A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9BF58B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27A538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A3960" w14:textId="77777777" w:rsidR="0089365F" w:rsidRPr="0006458D" w:rsidRDefault="0089365F" w:rsidP="009964B0">
            <w:pPr>
              <w:pStyle w:val="TAC"/>
            </w:pPr>
            <w:r w:rsidRPr="0006458D">
              <w:t>G-FR2-A4-1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77DE29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8CE8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47B17" w14:textId="77777777" w:rsidR="0089365F" w:rsidRPr="0006458D" w:rsidRDefault="0089365F" w:rsidP="009964B0">
            <w:pPr>
              <w:pStyle w:val="TAC"/>
            </w:pPr>
            <w:r w:rsidRPr="0006458D">
              <w:t>[12.0]</w:t>
            </w:r>
          </w:p>
        </w:tc>
      </w:tr>
      <w:tr w:rsidR="0089365F" w:rsidRPr="0006458D" w14:paraId="68C1A4E9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5B2D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BC8B6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FD4B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F7DB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5BEA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FCDD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259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2CA8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0D37" w14:textId="5E686DA9" w:rsidR="0089365F" w:rsidRPr="0006458D" w:rsidRDefault="0089365F" w:rsidP="009964B0">
            <w:pPr>
              <w:pStyle w:val="TAC"/>
            </w:pPr>
            <w:r w:rsidRPr="0006458D">
              <w:t>[11.</w:t>
            </w:r>
            <w:del w:id="11" w:author="D. Everaere" w:date="2019-08-27T18:42:00Z">
              <w:r w:rsidRPr="0006458D" w:rsidDel="007D3DC4">
                <w:delText>7</w:delText>
              </w:r>
            </w:del>
            <w:ins w:id="12" w:author="D. Everaere" w:date="2019-08-27T18:42:00Z">
              <w:r w:rsidR="007D3DC4">
                <w:t>5</w:t>
              </w:r>
            </w:ins>
            <w:r w:rsidRPr="0006458D">
              <w:t>]</w:t>
            </w:r>
          </w:p>
        </w:tc>
      </w:tr>
      <w:tr w:rsidR="0089365F" w:rsidRPr="0006458D" w14:paraId="090F3D0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065B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C27D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0C8E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49E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B583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5323D" w14:textId="77777777" w:rsidR="0089365F" w:rsidRPr="0006458D" w:rsidRDefault="0089365F" w:rsidP="009964B0">
            <w:pPr>
              <w:pStyle w:val="TAC"/>
            </w:pPr>
            <w:r w:rsidRPr="0006458D">
              <w:t>G-FR2-A4-11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6547B1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431F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AC71" w14:textId="77777777" w:rsidR="0089365F" w:rsidRPr="0006458D" w:rsidRDefault="0089365F" w:rsidP="009964B0">
            <w:pPr>
              <w:pStyle w:val="TAC"/>
            </w:pPr>
            <w:r w:rsidRPr="0006458D">
              <w:t>[10.7]</w:t>
            </w:r>
          </w:p>
        </w:tc>
      </w:tr>
      <w:tr w:rsidR="0089365F" w:rsidRPr="0006458D" w14:paraId="4FE4C078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4DE1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8895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CEC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F31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BAE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324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432E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371F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5A08" w14:textId="2F9FABE2" w:rsidR="0089365F" w:rsidRPr="0006458D" w:rsidRDefault="0089365F" w:rsidP="009964B0">
            <w:pPr>
              <w:pStyle w:val="TAC"/>
            </w:pPr>
            <w:r w:rsidRPr="0006458D">
              <w:t>[10.</w:t>
            </w:r>
            <w:del w:id="13" w:author="D. Everaere" w:date="2019-08-27T18:42:00Z">
              <w:r w:rsidRPr="0006458D" w:rsidDel="007D3DC4">
                <w:delText>9</w:delText>
              </w:r>
            </w:del>
            <w:ins w:id="14" w:author="D. Everaere" w:date="2019-08-27T18:42:00Z">
              <w:r w:rsidR="007D3DC4">
                <w:t>7</w:t>
              </w:r>
            </w:ins>
            <w:r w:rsidRPr="0006458D">
              <w:t>]</w:t>
            </w:r>
          </w:p>
        </w:tc>
      </w:tr>
      <w:tr w:rsidR="0089365F" w:rsidRPr="0006458D" w14:paraId="1289D352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B89416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15D752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F261FF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A63B1F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6D2AD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D1C74" w14:textId="77777777" w:rsidR="0089365F" w:rsidRPr="0006458D" w:rsidRDefault="0089365F" w:rsidP="009964B0">
            <w:pPr>
              <w:pStyle w:val="TAC"/>
            </w:pPr>
            <w:r w:rsidRPr="0006458D">
              <w:t>G-FR2-A5-1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794D4E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87E5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3EE0" w14:textId="77777777" w:rsidR="0089365F" w:rsidRPr="0006458D" w:rsidRDefault="0089365F" w:rsidP="009964B0">
            <w:pPr>
              <w:pStyle w:val="TAC"/>
            </w:pPr>
            <w:r w:rsidRPr="0006458D">
              <w:t>[13.7]</w:t>
            </w:r>
          </w:p>
        </w:tc>
      </w:tr>
      <w:tr w:rsidR="0089365F" w:rsidRPr="0006458D" w14:paraId="0F3649E2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CB04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298A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86111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0ADC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8F8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60F4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A7E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261A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723C" w14:textId="415D9659" w:rsidR="0089365F" w:rsidRPr="0006458D" w:rsidRDefault="0089365F" w:rsidP="009964B0">
            <w:pPr>
              <w:pStyle w:val="TAC"/>
            </w:pPr>
            <w:r w:rsidRPr="0006458D">
              <w:t>[13.</w:t>
            </w:r>
            <w:del w:id="15" w:author="D. Everaere" w:date="2019-08-27T18:42:00Z">
              <w:r w:rsidRPr="0006458D" w:rsidDel="007D3DC4">
                <w:delText>2</w:delText>
              </w:r>
            </w:del>
            <w:ins w:id="16" w:author="D. Everaere" w:date="2019-08-27T18:42:00Z">
              <w:r w:rsidR="007D3DC4">
                <w:t>1</w:t>
              </w:r>
            </w:ins>
            <w:r w:rsidRPr="0006458D">
              <w:t>]</w:t>
            </w:r>
          </w:p>
        </w:tc>
      </w:tr>
      <w:tr w:rsidR="0089365F" w:rsidRPr="0006458D" w14:paraId="700A2E5D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D0DA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1ECD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75217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045E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52C9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D7228" w14:textId="77777777" w:rsidR="0089365F" w:rsidRPr="0006458D" w:rsidRDefault="0089365F" w:rsidP="009964B0">
            <w:pPr>
              <w:pStyle w:val="TAC"/>
            </w:pPr>
            <w:r w:rsidRPr="0006458D">
              <w:t>G-FR2-A5-6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12A52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51B2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0590" w14:textId="2462FAF8" w:rsidR="0089365F" w:rsidRPr="0006458D" w:rsidRDefault="0089365F" w:rsidP="009964B0">
            <w:pPr>
              <w:pStyle w:val="TAC"/>
            </w:pPr>
            <w:r w:rsidRPr="0006458D">
              <w:t>[13.</w:t>
            </w:r>
            <w:del w:id="17" w:author="D. Everaere" w:date="2019-08-27T18:41:00Z">
              <w:r w:rsidRPr="0006458D" w:rsidDel="009964B0">
                <w:delText>2</w:delText>
              </w:r>
            </w:del>
            <w:ins w:id="18" w:author="D. Everaere" w:date="2019-08-27T18:41:00Z">
              <w:r w:rsidR="009964B0">
                <w:t>4</w:t>
              </w:r>
            </w:ins>
            <w:r w:rsidRPr="0006458D">
              <w:t>]</w:t>
            </w:r>
          </w:p>
        </w:tc>
      </w:tr>
      <w:tr w:rsidR="0089365F" w:rsidRPr="0006458D" w14:paraId="4EBD210D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A9C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C462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81B0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EFA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257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6F3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9BA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D18C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C212" w14:textId="77777777" w:rsidR="0089365F" w:rsidRPr="0006458D" w:rsidRDefault="0089365F" w:rsidP="009964B0">
            <w:pPr>
              <w:pStyle w:val="TAC"/>
            </w:pPr>
            <w:r w:rsidRPr="0006458D">
              <w:t>[13.1]</w:t>
            </w:r>
          </w:p>
        </w:tc>
      </w:tr>
      <w:tr w:rsidR="0089365F" w:rsidRPr="0006458D" w14:paraId="4B5AF82D" w14:textId="77777777" w:rsidTr="0089365F">
        <w:trPr>
          <w:trHeight w:val="188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A9DAF2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14CF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3159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CF5A74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CDFADE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1DF19C" w14:textId="77777777" w:rsidR="0089365F" w:rsidRPr="0006458D" w:rsidRDefault="0089365F" w:rsidP="009964B0">
            <w:pPr>
              <w:pStyle w:val="TAC"/>
            </w:pPr>
            <w:r w:rsidRPr="0006458D">
              <w:t>G-FR2-A3-6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ADB25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5DC75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728F3" w14:textId="190A9A3E" w:rsidR="0089365F" w:rsidRPr="0006458D" w:rsidRDefault="0089365F" w:rsidP="009964B0">
            <w:pPr>
              <w:pStyle w:val="TAC"/>
            </w:pPr>
            <w:r w:rsidRPr="0006458D">
              <w:t>[1.</w:t>
            </w:r>
            <w:del w:id="19" w:author="D. Everaere" w:date="2019-08-27T23:19:00Z">
              <w:r w:rsidRPr="0006458D" w:rsidDel="00A34F24">
                <w:delText>8</w:delText>
              </w:r>
            </w:del>
            <w:ins w:id="20" w:author="D. Everaere" w:date="2019-08-27T23:21:00Z">
              <w:r w:rsidR="008E3DC0">
                <w:t>5</w:t>
              </w:r>
            </w:ins>
            <w:r w:rsidRPr="0006458D">
              <w:t>]</w:t>
            </w:r>
          </w:p>
        </w:tc>
      </w:tr>
      <w:tr w:rsidR="0089365F" w:rsidRPr="0006458D" w14:paraId="5C5D1313" w14:textId="77777777" w:rsidTr="0089365F">
        <w:trPr>
          <w:trHeight w:val="15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FA09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10E0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3497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5C21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44CE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7954F" w14:textId="77777777" w:rsidR="0089365F" w:rsidRPr="0006458D" w:rsidRDefault="0089365F" w:rsidP="009964B0">
            <w:pPr>
              <w:pStyle w:val="TAC"/>
            </w:pPr>
            <w:r w:rsidRPr="0006458D">
              <w:t>G-FR2-A3-18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B7CB8B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87726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FDCF9" w14:textId="1B526430" w:rsidR="0089365F" w:rsidRPr="0006458D" w:rsidRDefault="0089365F" w:rsidP="009964B0">
            <w:pPr>
              <w:pStyle w:val="TAC"/>
            </w:pPr>
            <w:r w:rsidRPr="0006458D">
              <w:t>[1.</w:t>
            </w:r>
            <w:del w:id="21" w:author="D. Everaere" w:date="2019-08-27T23:19:00Z">
              <w:r w:rsidRPr="0006458D" w:rsidDel="00A34F24">
                <w:delText>4</w:delText>
              </w:r>
            </w:del>
            <w:ins w:id="22" w:author="D. Everaere" w:date="2019-08-27T23:21:00Z">
              <w:r w:rsidR="008E3DC0">
                <w:t>2</w:t>
              </w:r>
            </w:ins>
            <w:r w:rsidRPr="0006458D">
              <w:t>]</w:t>
            </w:r>
          </w:p>
        </w:tc>
      </w:tr>
      <w:tr w:rsidR="0089365F" w:rsidRPr="0006458D" w14:paraId="333EB1E8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198D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416140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C928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CDA99E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F1002B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A04F81" w14:textId="77777777" w:rsidR="0089365F" w:rsidRPr="0006458D" w:rsidRDefault="0089365F" w:rsidP="009964B0">
            <w:pPr>
              <w:pStyle w:val="TAC"/>
            </w:pPr>
            <w:r w:rsidRPr="0006458D">
              <w:t>G-FR2-A4-6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16F88E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409E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DCFEF" w14:textId="77777777" w:rsidR="0089365F" w:rsidRPr="0006458D" w:rsidRDefault="0089365F" w:rsidP="009964B0">
            <w:pPr>
              <w:pStyle w:val="TAC"/>
            </w:pPr>
            <w:r w:rsidRPr="0006458D">
              <w:t>[TBD]</w:t>
            </w:r>
          </w:p>
        </w:tc>
      </w:tr>
      <w:tr w:rsidR="0089365F" w:rsidRPr="0006458D" w14:paraId="43A187FA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BDFF6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B893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B698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B5CF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B620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C73A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574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6268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0B0B" w14:textId="77777777" w:rsidR="0089365F" w:rsidRPr="0006458D" w:rsidRDefault="0089365F" w:rsidP="009964B0">
            <w:pPr>
              <w:pStyle w:val="TAC"/>
            </w:pPr>
            <w:r w:rsidRPr="0006458D">
              <w:t>[TBD]</w:t>
            </w:r>
          </w:p>
        </w:tc>
      </w:tr>
      <w:tr w:rsidR="0089365F" w:rsidRPr="0006458D" w14:paraId="25342045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A59A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D9790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C1E8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B986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36BC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ABDDD" w14:textId="77777777" w:rsidR="0089365F" w:rsidRPr="0006458D" w:rsidRDefault="0089365F" w:rsidP="009964B0">
            <w:pPr>
              <w:pStyle w:val="TAC"/>
            </w:pPr>
            <w:r w:rsidRPr="0006458D">
              <w:t>G-FR2-A4-16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127179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EC8C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9C89" w14:textId="77777777" w:rsidR="0089365F" w:rsidRPr="0006458D" w:rsidRDefault="0089365F" w:rsidP="009964B0">
            <w:pPr>
              <w:pStyle w:val="TAC"/>
            </w:pPr>
            <w:r w:rsidRPr="0006458D">
              <w:t>[19.6]</w:t>
            </w:r>
          </w:p>
        </w:tc>
      </w:tr>
      <w:tr w:rsidR="0089365F" w:rsidRPr="0006458D" w14:paraId="04F4896A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AB2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672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622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AA0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121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4CB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5B2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9EC4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967F" w14:textId="42DA4BF2" w:rsidR="0089365F" w:rsidRPr="0006458D" w:rsidRDefault="0089365F" w:rsidP="009964B0">
            <w:pPr>
              <w:pStyle w:val="TAC"/>
            </w:pPr>
            <w:r w:rsidRPr="0006458D">
              <w:t>[18.</w:t>
            </w:r>
            <w:ins w:id="23" w:author="D. Everaere" w:date="2019-08-27T23:22:00Z">
              <w:r w:rsidR="008E3DC0">
                <w:t>1</w:t>
              </w:r>
            </w:ins>
            <w:del w:id="24" w:author="D. Everaere" w:date="2019-08-27T23:22:00Z">
              <w:r w:rsidRPr="0006458D" w:rsidDel="008E3DC0">
                <w:delText>4</w:delText>
              </w:r>
            </w:del>
            <w:r w:rsidRPr="0006458D">
              <w:t>]</w:t>
            </w:r>
          </w:p>
        </w:tc>
      </w:tr>
    </w:tbl>
    <w:p w14:paraId="344863FA" w14:textId="77777777" w:rsidR="0089365F" w:rsidRPr="0006458D" w:rsidRDefault="0089365F" w:rsidP="0089365F"/>
    <w:p w14:paraId="583037B3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lastRenderedPageBreak/>
        <w:t>Table 11.2.2.1.2-2: Minimum requirements for PUSCH, 100 MHz channel bandwidth</w:t>
      </w:r>
      <w:r w:rsidRPr="0006458D">
        <w:rPr>
          <w:lang w:eastAsia="zh-CN"/>
        </w:rPr>
        <w:t>, 60 kHz SCS</w:t>
      </w: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89365F" w:rsidRPr="0006458D" w14:paraId="0ACFF45D" w14:textId="77777777" w:rsidTr="0089365F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AB9D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7ADB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EEB7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9D13" w14:textId="77777777" w:rsidR="0089365F" w:rsidRPr="0006458D" w:rsidRDefault="0089365F" w:rsidP="009964B0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BD64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76DB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54A5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3AC6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947A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1BCFB7EE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89365F" w:rsidRPr="0006458D" w14:paraId="76E1D5FA" w14:textId="77777777" w:rsidTr="0089365F">
        <w:trPr>
          <w:trHeight w:val="188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E5186" w14:textId="77777777" w:rsidR="0089365F" w:rsidRPr="0006458D" w:rsidRDefault="0089365F" w:rsidP="009964B0">
            <w:pPr>
              <w:pStyle w:val="TAC"/>
            </w:pPr>
            <w:r w:rsidRPr="0006458D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EA754A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A2A280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40E3D7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7172B0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9C3FE" w14:textId="77777777" w:rsidR="0089365F" w:rsidRPr="0006458D" w:rsidRDefault="0089365F" w:rsidP="009964B0">
            <w:pPr>
              <w:pStyle w:val="TAC"/>
            </w:pPr>
            <w:r w:rsidRPr="0006458D">
              <w:t>G-FR2-A3-2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F0E35B" w14:textId="77777777" w:rsidR="0089365F" w:rsidRPr="0006458D" w:rsidRDefault="0089365F" w:rsidP="009964B0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EEC1A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49DAE" w14:textId="16F7FB05" w:rsidR="0089365F" w:rsidRPr="0006458D" w:rsidRDefault="0089365F" w:rsidP="009964B0">
            <w:pPr>
              <w:pStyle w:val="TAC"/>
            </w:pPr>
            <w:r w:rsidRPr="0006458D">
              <w:t>[-</w:t>
            </w:r>
            <w:del w:id="25" w:author="D. Everaere" w:date="2019-08-27T18:37:00Z">
              <w:r w:rsidRPr="0006458D" w:rsidDel="00CE3186">
                <w:delText>1.9</w:delText>
              </w:r>
            </w:del>
            <w:ins w:id="26" w:author="D. Everaere" w:date="2019-08-27T18:37:00Z">
              <w:r w:rsidR="00CE3186">
                <w:t>2.1</w:t>
              </w:r>
            </w:ins>
            <w:r w:rsidRPr="0006458D">
              <w:t>]</w:t>
            </w:r>
          </w:p>
        </w:tc>
      </w:tr>
      <w:tr w:rsidR="0089365F" w:rsidRPr="0006458D" w14:paraId="1BA20A72" w14:textId="77777777" w:rsidTr="0089365F">
        <w:trPr>
          <w:trHeight w:val="8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AD9B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04D0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7DAD0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22C4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ACF3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CDFEE" w14:textId="77777777" w:rsidR="0089365F" w:rsidRPr="0006458D" w:rsidRDefault="0089365F" w:rsidP="009964B0">
            <w:pPr>
              <w:pStyle w:val="TAC"/>
            </w:pPr>
            <w:r w:rsidRPr="0006458D">
              <w:t>G-FR2-A3-14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76A9B" w14:textId="77777777" w:rsidR="0089365F" w:rsidRPr="0006458D" w:rsidRDefault="0089365F" w:rsidP="009964B0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1782D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C3536" w14:textId="42659DF2" w:rsidR="0089365F" w:rsidRPr="0006458D" w:rsidRDefault="0089365F" w:rsidP="009964B0">
            <w:pPr>
              <w:pStyle w:val="TAC"/>
            </w:pPr>
            <w:r w:rsidRPr="0006458D">
              <w:t>[-2.</w:t>
            </w:r>
            <w:ins w:id="27" w:author="D. Everaere" w:date="2019-08-27T18:38:00Z">
              <w:r w:rsidR="00CE3186">
                <w:t>4</w:t>
              </w:r>
            </w:ins>
            <w:del w:id="28" w:author="D. Everaere" w:date="2019-08-27T18:38:00Z">
              <w:r w:rsidRPr="0006458D" w:rsidDel="00CE3186">
                <w:delText>2</w:delText>
              </w:r>
            </w:del>
            <w:r w:rsidRPr="0006458D">
              <w:t>]</w:t>
            </w:r>
          </w:p>
        </w:tc>
      </w:tr>
      <w:tr w:rsidR="0089365F" w:rsidRPr="0006458D" w14:paraId="7B6B628B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77893D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D8AA20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3539C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AB542D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90749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93331" w14:textId="77777777" w:rsidR="0089365F" w:rsidRPr="0006458D" w:rsidRDefault="0089365F" w:rsidP="009964B0">
            <w:pPr>
              <w:pStyle w:val="TAC"/>
            </w:pPr>
            <w:r w:rsidRPr="0006458D">
              <w:t>G-FR2-A4-2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DB712" w14:textId="77777777" w:rsidR="0089365F" w:rsidRPr="0006458D" w:rsidRDefault="0089365F" w:rsidP="009964B0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DFF8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E9F0" w14:textId="77777777" w:rsidR="0089365F" w:rsidRPr="0006458D" w:rsidRDefault="0089365F" w:rsidP="009964B0">
            <w:pPr>
              <w:pStyle w:val="TAC"/>
            </w:pPr>
            <w:r w:rsidRPr="0006458D">
              <w:t>[12.2]</w:t>
            </w:r>
          </w:p>
        </w:tc>
      </w:tr>
      <w:tr w:rsidR="0089365F" w:rsidRPr="0006458D" w14:paraId="29276B81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05DD6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CD7F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54CC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E934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40A4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BA56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54AE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3FA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8393" w14:textId="11735B1B" w:rsidR="0089365F" w:rsidRPr="0006458D" w:rsidRDefault="0089365F" w:rsidP="009964B0">
            <w:pPr>
              <w:pStyle w:val="TAC"/>
            </w:pPr>
            <w:r w:rsidRPr="0006458D">
              <w:t>[11,</w:t>
            </w:r>
            <w:del w:id="29" w:author="D. Everaere" w:date="2019-08-27T18:38:00Z">
              <w:r w:rsidRPr="0006458D" w:rsidDel="00CE3186">
                <w:delText>4</w:delText>
              </w:r>
            </w:del>
            <w:ins w:id="30" w:author="D. Everaere" w:date="2019-08-27T18:38:00Z">
              <w:r w:rsidR="00CE3186">
                <w:t>2</w:t>
              </w:r>
            </w:ins>
            <w:r w:rsidRPr="0006458D">
              <w:t>]</w:t>
            </w:r>
          </w:p>
        </w:tc>
      </w:tr>
      <w:tr w:rsidR="0089365F" w:rsidRPr="0006458D" w14:paraId="59D6DB88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40A2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76A2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FC257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F66B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5200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B5FD3" w14:textId="77777777" w:rsidR="0089365F" w:rsidRPr="0006458D" w:rsidRDefault="0089365F" w:rsidP="009964B0">
            <w:pPr>
              <w:pStyle w:val="TAC"/>
            </w:pPr>
            <w:r w:rsidRPr="0006458D">
              <w:t>G-FR2-A4-12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7F7F9" w14:textId="77777777" w:rsidR="0089365F" w:rsidRPr="0006458D" w:rsidRDefault="0089365F" w:rsidP="009964B0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C886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97F2" w14:textId="77777777" w:rsidR="0089365F" w:rsidRPr="0006458D" w:rsidRDefault="0089365F" w:rsidP="009964B0">
            <w:pPr>
              <w:pStyle w:val="TAC"/>
            </w:pPr>
            <w:r w:rsidRPr="0006458D">
              <w:t>[11.2]</w:t>
            </w:r>
          </w:p>
        </w:tc>
      </w:tr>
      <w:tr w:rsidR="0089365F" w:rsidRPr="0006458D" w14:paraId="1544EF95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0C83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E080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B04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F18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CDE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3AC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146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7B51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C776" w14:textId="30092F87" w:rsidR="0089365F" w:rsidRPr="0006458D" w:rsidRDefault="0089365F" w:rsidP="009964B0">
            <w:pPr>
              <w:pStyle w:val="TAC"/>
            </w:pPr>
            <w:r w:rsidRPr="0006458D">
              <w:t>[10.</w:t>
            </w:r>
            <w:del w:id="31" w:author="D. Everaere" w:date="2019-08-27T18:38:00Z">
              <w:r w:rsidRPr="0006458D" w:rsidDel="00CE3186">
                <w:delText>7</w:delText>
              </w:r>
            </w:del>
            <w:ins w:id="32" w:author="D. Everaere" w:date="2019-08-27T18:38:00Z">
              <w:r w:rsidR="00CE3186">
                <w:t>6</w:t>
              </w:r>
            </w:ins>
            <w:r w:rsidRPr="0006458D">
              <w:t>]</w:t>
            </w:r>
          </w:p>
        </w:tc>
      </w:tr>
      <w:tr w:rsidR="0089365F" w:rsidRPr="0006458D" w14:paraId="77E8455B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A7E852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88465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FE5190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8BEDBD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2C18C5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BEFE61" w14:textId="77777777" w:rsidR="0089365F" w:rsidRPr="0006458D" w:rsidRDefault="0089365F" w:rsidP="009964B0">
            <w:pPr>
              <w:pStyle w:val="TAC"/>
            </w:pPr>
            <w:r w:rsidRPr="0006458D">
              <w:t>G-FR2-A5-2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1ADA6" w14:textId="77777777" w:rsidR="0089365F" w:rsidRPr="0006458D" w:rsidRDefault="0089365F" w:rsidP="009964B0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8E0C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4CE9" w14:textId="77777777" w:rsidR="0089365F" w:rsidRPr="0006458D" w:rsidRDefault="0089365F" w:rsidP="009964B0">
            <w:pPr>
              <w:pStyle w:val="TAC"/>
            </w:pPr>
            <w:r w:rsidRPr="0006458D">
              <w:t>[14.2]</w:t>
            </w:r>
          </w:p>
        </w:tc>
      </w:tr>
      <w:tr w:rsidR="0089365F" w:rsidRPr="0006458D" w14:paraId="1D8CB57A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9B58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61DD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2949E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C6C5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5BBA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D7C7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D56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F99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ED20" w14:textId="6DE0489C" w:rsidR="0089365F" w:rsidRPr="0006458D" w:rsidRDefault="0089365F" w:rsidP="009964B0">
            <w:pPr>
              <w:pStyle w:val="TAC"/>
            </w:pPr>
            <w:r w:rsidRPr="0006458D">
              <w:t>[13.</w:t>
            </w:r>
            <w:del w:id="33" w:author="D. Everaere" w:date="2019-08-27T18:38:00Z">
              <w:r w:rsidRPr="0006458D" w:rsidDel="00CE3186">
                <w:delText>5</w:delText>
              </w:r>
            </w:del>
            <w:ins w:id="34" w:author="D. Everaere" w:date="2019-08-27T18:38:00Z">
              <w:r w:rsidR="00CE3186">
                <w:t>3</w:t>
              </w:r>
            </w:ins>
            <w:r w:rsidRPr="0006458D">
              <w:t>]</w:t>
            </w:r>
          </w:p>
        </w:tc>
      </w:tr>
      <w:tr w:rsidR="0089365F" w:rsidRPr="0006458D" w14:paraId="458D286D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ABC6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B506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95397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8BA9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A506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B3F7A" w14:textId="77777777" w:rsidR="0089365F" w:rsidRPr="0006458D" w:rsidRDefault="0089365F" w:rsidP="009964B0">
            <w:pPr>
              <w:pStyle w:val="TAC"/>
            </w:pPr>
            <w:r w:rsidRPr="0006458D">
              <w:t>G-FR2-A5-7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6F3723" w14:textId="77777777" w:rsidR="0089365F" w:rsidRPr="0006458D" w:rsidRDefault="0089365F" w:rsidP="009964B0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1174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83E0" w14:textId="77777777" w:rsidR="0089365F" w:rsidRPr="0006458D" w:rsidRDefault="0089365F" w:rsidP="009964B0">
            <w:pPr>
              <w:pStyle w:val="TAC"/>
            </w:pPr>
            <w:r w:rsidRPr="0006458D">
              <w:t>[13.7]</w:t>
            </w:r>
          </w:p>
        </w:tc>
      </w:tr>
      <w:tr w:rsidR="0089365F" w:rsidRPr="0006458D" w14:paraId="1577464F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C7C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0B92A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6FFA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9D1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677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6B2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E41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E232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94B2" w14:textId="6CEEED43" w:rsidR="0089365F" w:rsidRPr="0006458D" w:rsidRDefault="0089365F" w:rsidP="009964B0">
            <w:pPr>
              <w:pStyle w:val="TAC"/>
            </w:pPr>
            <w:r w:rsidRPr="0006458D">
              <w:t>[13.</w:t>
            </w:r>
            <w:del w:id="35" w:author="D. Everaere" w:date="2019-08-27T18:38:00Z">
              <w:r w:rsidRPr="0006458D" w:rsidDel="00CE3186">
                <w:delText>2</w:delText>
              </w:r>
            </w:del>
            <w:ins w:id="36" w:author="D. Everaere" w:date="2019-08-27T18:38:00Z">
              <w:r w:rsidR="00CE3186">
                <w:t>1</w:t>
              </w:r>
            </w:ins>
            <w:r w:rsidRPr="0006458D">
              <w:t>]</w:t>
            </w:r>
          </w:p>
        </w:tc>
      </w:tr>
      <w:tr w:rsidR="0089365F" w:rsidRPr="0006458D" w14:paraId="46A8B446" w14:textId="77777777" w:rsidTr="0089365F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10FC8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571F48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7ECC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22EC59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D207AB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7D1632" w14:textId="77777777" w:rsidR="0089365F" w:rsidRPr="0006458D" w:rsidRDefault="0089365F" w:rsidP="009964B0">
            <w:pPr>
              <w:pStyle w:val="TAC"/>
            </w:pPr>
            <w:r w:rsidRPr="0006458D">
              <w:t>G-FR2-A3-7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C9454B" w14:textId="77777777" w:rsidR="0089365F" w:rsidRPr="0006458D" w:rsidRDefault="0089365F" w:rsidP="009964B0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432E0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0931D" w14:textId="46FD5F73" w:rsidR="0089365F" w:rsidRPr="0006458D" w:rsidRDefault="0089365F" w:rsidP="009964B0">
            <w:pPr>
              <w:pStyle w:val="TAC"/>
            </w:pPr>
            <w:r w:rsidRPr="0006458D">
              <w:t>[1.</w:t>
            </w:r>
            <w:del w:id="37" w:author="D. Everaere" w:date="2019-08-27T18:48:00Z">
              <w:r w:rsidRPr="0006458D" w:rsidDel="003566BD">
                <w:delText>7</w:delText>
              </w:r>
            </w:del>
            <w:ins w:id="38" w:author="D. Everaere" w:date="2019-08-27T18:48:00Z">
              <w:r w:rsidR="003566BD">
                <w:t>5</w:t>
              </w:r>
            </w:ins>
            <w:r w:rsidRPr="0006458D">
              <w:t>]</w:t>
            </w:r>
          </w:p>
        </w:tc>
      </w:tr>
      <w:tr w:rsidR="0089365F" w:rsidRPr="0006458D" w14:paraId="5319BD5E" w14:textId="77777777" w:rsidTr="0089365F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8BB4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517BD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C870C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5CBF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DF50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DFFE2" w14:textId="77777777" w:rsidR="0089365F" w:rsidRPr="0006458D" w:rsidRDefault="0089365F" w:rsidP="009964B0">
            <w:pPr>
              <w:pStyle w:val="TAC"/>
            </w:pPr>
            <w:r w:rsidRPr="0006458D">
              <w:t>G-FR2-A3-19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61FB" w14:textId="77777777" w:rsidR="0089365F" w:rsidRPr="0006458D" w:rsidRDefault="0089365F" w:rsidP="009964B0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D511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C2D2" w14:textId="2A715CE6" w:rsidR="0089365F" w:rsidRPr="0006458D" w:rsidRDefault="0089365F" w:rsidP="009964B0">
            <w:pPr>
              <w:pStyle w:val="TAC"/>
            </w:pPr>
            <w:r w:rsidRPr="0006458D">
              <w:t>[1.</w:t>
            </w:r>
            <w:del w:id="39" w:author="D. Everaere" w:date="2019-08-27T18:48:00Z">
              <w:r w:rsidRPr="0006458D" w:rsidDel="003566BD">
                <w:delText>5</w:delText>
              </w:r>
            </w:del>
            <w:ins w:id="40" w:author="D. Everaere" w:date="2019-08-27T18:48:00Z">
              <w:r w:rsidR="003566BD">
                <w:t>2</w:t>
              </w:r>
            </w:ins>
            <w:r w:rsidRPr="0006458D">
              <w:t>]</w:t>
            </w:r>
          </w:p>
        </w:tc>
      </w:tr>
      <w:tr w:rsidR="0089365F" w:rsidRPr="0006458D" w14:paraId="15B0B089" w14:textId="77777777" w:rsidTr="0089365F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2992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9B35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1484C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t>Normal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F80F2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2AEFD" w14:textId="77777777" w:rsidR="0089365F" w:rsidRPr="0006458D" w:rsidRDefault="0089365F" w:rsidP="009964B0">
            <w:pPr>
              <w:pStyle w:val="TAC"/>
            </w:pPr>
            <w:r w:rsidRPr="0006458D">
              <w:t>70%</w:t>
            </w: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FE91D" w14:textId="77777777" w:rsidR="0089365F" w:rsidRPr="0006458D" w:rsidRDefault="0089365F" w:rsidP="009964B0">
            <w:pPr>
              <w:pStyle w:val="TAC"/>
            </w:pPr>
            <w:r w:rsidRPr="0006458D">
              <w:t>G-FR2-A4-7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EE922" w14:textId="77777777" w:rsidR="0089365F" w:rsidRPr="0006458D" w:rsidRDefault="0089365F" w:rsidP="009964B0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90E6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8F56" w14:textId="77777777" w:rsidR="0089365F" w:rsidRPr="0006458D" w:rsidRDefault="0089365F" w:rsidP="009964B0">
            <w:pPr>
              <w:pStyle w:val="TAC"/>
            </w:pPr>
            <w:r w:rsidRPr="0006458D">
              <w:t>[TBD]</w:t>
            </w:r>
          </w:p>
        </w:tc>
      </w:tr>
      <w:tr w:rsidR="0089365F" w:rsidRPr="0006458D" w14:paraId="2A98356F" w14:textId="77777777" w:rsidTr="0089365F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1268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FC9B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9F53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18F0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9F5F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DAB1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918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ECB1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4905" w14:textId="77777777" w:rsidR="0089365F" w:rsidRPr="0006458D" w:rsidRDefault="0089365F" w:rsidP="009964B0">
            <w:pPr>
              <w:pStyle w:val="TAC"/>
            </w:pPr>
            <w:r w:rsidRPr="0006458D">
              <w:t>[TBD]</w:t>
            </w:r>
          </w:p>
        </w:tc>
      </w:tr>
      <w:tr w:rsidR="0089365F" w:rsidRPr="0006458D" w14:paraId="162757D1" w14:textId="77777777" w:rsidTr="0089365F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6BD6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C658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05287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AAE0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32A1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2B59B" w14:textId="77777777" w:rsidR="0089365F" w:rsidRPr="0006458D" w:rsidRDefault="0089365F" w:rsidP="009964B0">
            <w:pPr>
              <w:pStyle w:val="TAC"/>
            </w:pPr>
            <w:r w:rsidRPr="0006458D">
              <w:t>G-FR2-A4-17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7DE1E3" w14:textId="77777777" w:rsidR="0089365F" w:rsidRPr="0006458D" w:rsidRDefault="0089365F" w:rsidP="009964B0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8E7F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4720" w14:textId="65596093" w:rsidR="0089365F" w:rsidRPr="0006458D" w:rsidRDefault="0089365F" w:rsidP="009964B0">
            <w:pPr>
              <w:pStyle w:val="TAC"/>
            </w:pPr>
            <w:r w:rsidRPr="0006458D">
              <w:t>[18.</w:t>
            </w:r>
            <w:del w:id="41" w:author="D. Everaere" w:date="2019-08-27T23:26:00Z">
              <w:r w:rsidRPr="0006458D" w:rsidDel="008E3DC0">
                <w:delText>8</w:delText>
              </w:r>
            </w:del>
            <w:ins w:id="42" w:author="D. Everaere" w:date="2019-08-27T23:26:00Z">
              <w:r w:rsidR="008E3DC0">
                <w:t>3</w:t>
              </w:r>
            </w:ins>
            <w:r w:rsidRPr="0006458D">
              <w:t>]</w:t>
            </w:r>
          </w:p>
        </w:tc>
      </w:tr>
      <w:tr w:rsidR="0089365F" w:rsidRPr="0006458D" w14:paraId="055248BB" w14:textId="77777777" w:rsidTr="0089365F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0AFD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62A7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84D1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1F26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D0FB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1B9F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7758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4573D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3BCE3" w14:textId="77777777" w:rsidR="0089365F" w:rsidRPr="0006458D" w:rsidRDefault="0089365F" w:rsidP="009964B0">
            <w:pPr>
              <w:pStyle w:val="TAC"/>
            </w:pPr>
            <w:r w:rsidRPr="0006458D">
              <w:t>[18.5]</w:t>
            </w:r>
          </w:p>
        </w:tc>
      </w:tr>
    </w:tbl>
    <w:p w14:paraId="40BCCF80" w14:textId="77777777" w:rsidR="0089365F" w:rsidRPr="0006458D" w:rsidRDefault="0089365F" w:rsidP="0089365F"/>
    <w:p w14:paraId="267149BA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11.2.2.1.2-3: Minimum requirements for PUSCH, 50 MHz channel bandwidth</w:t>
      </w:r>
      <w:r w:rsidRPr="0006458D">
        <w:rPr>
          <w:lang w:eastAsia="zh-CN"/>
        </w:rPr>
        <w:t>, 120 kHz SCS</w:t>
      </w: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89365F" w:rsidRPr="0006458D" w14:paraId="46D7A51E" w14:textId="77777777" w:rsidTr="0089365F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3172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CA30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833C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4892" w14:textId="77777777" w:rsidR="0089365F" w:rsidRPr="0006458D" w:rsidRDefault="0089365F" w:rsidP="009964B0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F696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B866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0E13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D3C1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7FAE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62753DFB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89365F" w:rsidRPr="0006458D" w14:paraId="4F2D43B7" w14:textId="77777777" w:rsidTr="0089365F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E64F0E" w14:textId="77777777" w:rsidR="0089365F" w:rsidRPr="0006458D" w:rsidRDefault="0089365F" w:rsidP="009964B0">
            <w:pPr>
              <w:pStyle w:val="TAC"/>
            </w:pPr>
            <w:r w:rsidRPr="0006458D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73C026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9F598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992B1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BD4832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879355" w14:textId="77777777" w:rsidR="0089365F" w:rsidRPr="0006458D" w:rsidRDefault="0089365F" w:rsidP="009964B0">
            <w:pPr>
              <w:pStyle w:val="TAC"/>
            </w:pPr>
            <w:r w:rsidRPr="0006458D">
              <w:t>G-FR2-A3-3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2C16AC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E8273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F57F0" w14:textId="1B69EC8E" w:rsidR="0089365F" w:rsidRPr="0006458D" w:rsidRDefault="0089365F" w:rsidP="009964B0">
            <w:pPr>
              <w:pStyle w:val="TAC"/>
            </w:pPr>
            <w:r w:rsidRPr="0006458D">
              <w:t>[-</w:t>
            </w:r>
            <w:ins w:id="43" w:author="D. Everaere" w:date="2019-08-27T18:43:00Z">
              <w:r w:rsidR="00761235">
                <w:t>2.1</w:t>
              </w:r>
            </w:ins>
            <w:del w:id="44" w:author="D. Everaere" w:date="2019-08-27T18:43:00Z">
              <w:r w:rsidRPr="0006458D" w:rsidDel="00761235">
                <w:delText>1.6</w:delText>
              </w:r>
            </w:del>
            <w:r w:rsidRPr="0006458D">
              <w:t>]</w:t>
            </w:r>
          </w:p>
        </w:tc>
      </w:tr>
      <w:tr w:rsidR="0089365F" w:rsidRPr="0006458D" w14:paraId="370E3167" w14:textId="77777777" w:rsidTr="0089365F">
        <w:trPr>
          <w:trHeight w:val="7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B9FC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E003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A42A6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BB4E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77FD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F71D4" w14:textId="77777777" w:rsidR="0089365F" w:rsidRPr="0006458D" w:rsidRDefault="0089365F" w:rsidP="009964B0">
            <w:pPr>
              <w:pStyle w:val="TAC"/>
            </w:pPr>
            <w:r w:rsidRPr="0006458D">
              <w:t>G-FR2-A3-15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8ECA5A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AD98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118453" w14:textId="1C1B116A" w:rsidR="0089365F" w:rsidRPr="0006458D" w:rsidRDefault="0089365F" w:rsidP="009964B0">
            <w:pPr>
              <w:pStyle w:val="TAC"/>
            </w:pPr>
            <w:r w:rsidRPr="0006458D">
              <w:t>[-</w:t>
            </w:r>
            <w:ins w:id="45" w:author="D. Everaere" w:date="2019-08-27T18:43:00Z">
              <w:r w:rsidR="00761235">
                <w:t>2.4</w:t>
              </w:r>
            </w:ins>
            <w:del w:id="46" w:author="D. Everaere" w:date="2019-08-27T18:43:00Z">
              <w:r w:rsidRPr="0006458D" w:rsidDel="00761235">
                <w:delText>1.9</w:delText>
              </w:r>
            </w:del>
            <w:r w:rsidRPr="0006458D">
              <w:t>]</w:t>
            </w:r>
          </w:p>
        </w:tc>
      </w:tr>
      <w:tr w:rsidR="0089365F" w:rsidRPr="0006458D" w14:paraId="003B0121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A20A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1441A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83F7F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8C714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9F8DE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ED5C1A" w14:textId="77777777" w:rsidR="0089365F" w:rsidRPr="0006458D" w:rsidRDefault="0089365F" w:rsidP="009964B0">
            <w:pPr>
              <w:pStyle w:val="TAC"/>
            </w:pPr>
            <w:r w:rsidRPr="0006458D">
              <w:t>G-FR2-A4-3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F3412A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BB80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1622" w14:textId="182F0C72" w:rsidR="0089365F" w:rsidRPr="0006458D" w:rsidRDefault="0089365F" w:rsidP="009964B0">
            <w:pPr>
              <w:pStyle w:val="TAC"/>
            </w:pPr>
            <w:r w:rsidRPr="0006458D">
              <w:t>[11.</w:t>
            </w:r>
            <w:del w:id="47" w:author="D. Everaere" w:date="2019-08-27T18:44:00Z">
              <w:r w:rsidRPr="0006458D" w:rsidDel="00761235">
                <w:delText>6</w:delText>
              </w:r>
            </w:del>
            <w:ins w:id="48" w:author="D. Everaere" w:date="2019-08-27T18:44:00Z">
              <w:r w:rsidR="00761235">
                <w:t>3</w:t>
              </w:r>
            </w:ins>
            <w:r w:rsidRPr="0006458D">
              <w:t>]</w:t>
            </w:r>
          </w:p>
        </w:tc>
      </w:tr>
      <w:tr w:rsidR="0089365F" w:rsidRPr="0006458D" w14:paraId="26A4E8D9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6FC5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AAB8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27AA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8767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5A1C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B198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C3D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84EA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EA3C" w14:textId="351083AF" w:rsidR="0089365F" w:rsidRPr="0006458D" w:rsidRDefault="0089365F" w:rsidP="009964B0">
            <w:pPr>
              <w:pStyle w:val="TAC"/>
            </w:pPr>
            <w:r w:rsidRPr="0006458D">
              <w:t>[</w:t>
            </w:r>
            <w:ins w:id="49" w:author="D. Everaere" w:date="2019-08-27T18:43:00Z">
              <w:r w:rsidR="00761235">
                <w:t>10.9</w:t>
              </w:r>
            </w:ins>
            <w:del w:id="50" w:author="D. Everaere" w:date="2019-08-27T18:43:00Z">
              <w:r w:rsidRPr="0006458D" w:rsidDel="00761235">
                <w:delText>11.1</w:delText>
              </w:r>
            </w:del>
            <w:r w:rsidRPr="0006458D">
              <w:t>]</w:t>
            </w:r>
          </w:p>
        </w:tc>
      </w:tr>
      <w:tr w:rsidR="0089365F" w:rsidRPr="0006458D" w14:paraId="729C45D4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599A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3BCA8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96CF3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559AE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E32E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41884" w14:textId="77777777" w:rsidR="0089365F" w:rsidRPr="0006458D" w:rsidRDefault="0089365F" w:rsidP="009964B0">
            <w:pPr>
              <w:pStyle w:val="TAC"/>
            </w:pPr>
            <w:r w:rsidRPr="0006458D">
              <w:t>G-FR2-A4-13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D742A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64F9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65A5" w14:textId="2FC0754F" w:rsidR="0089365F" w:rsidRPr="0006458D" w:rsidRDefault="0089365F" w:rsidP="009964B0">
            <w:pPr>
              <w:pStyle w:val="TAC"/>
            </w:pPr>
            <w:r w:rsidRPr="0006458D">
              <w:t>[</w:t>
            </w:r>
            <w:ins w:id="51" w:author="D. Everaere" w:date="2019-08-27T18:44:00Z">
              <w:r w:rsidR="00761235">
                <w:t>11.2</w:t>
              </w:r>
            </w:ins>
            <w:del w:id="52" w:author="D. Everaere" w:date="2019-08-27T18:44:00Z">
              <w:r w:rsidRPr="0006458D" w:rsidDel="00761235">
                <w:delText>10.9</w:delText>
              </w:r>
            </w:del>
            <w:r w:rsidRPr="0006458D">
              <w:t>]</w:t>
            </w:r>
          </w:p>
        </w:tc>
      </w:tr>
      <w:tr w:rsidR="0089365F" w:rsidRPr="0006458D" w14:paraId="6DB8A40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FBC8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0005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366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951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749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7C0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265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71A7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DC0D" w14:textId="5598AA56" w:rsidR="0089365F" w:rsidRPr="0006458D" w:rsidRDefault="0089365F" w:rsidP="009964B0">
            <w:pPr>
              <w:pStyle w:val="TAC"/>
            </w:pPr>
            <w:r w:rsidRPr="0006458D">
              <w:t>[10.</w:t>
            </w:r>
            <w:ins w:id="53" w:author="D. Everaere" w:date="2019-08-27T18:43:00Z">
              <w:r w:rsidR="00761235">
                <w:t>7</w:t>
              </w:r>
            </w:ins>
            <w:del w:id="54" w:author="D. Everaere" w:date="2019-08-27T18:43:00Z">
              <w:r w:rsidRPr="0006458D" w:rsidDel="00761235">
                <w:delText>6</w:delText>
              </w:r>
            </w:del>
            <w:r w:rsidRPr="0006458D">
              <w:t>]</w:t>
            </w:r>
          </w:p>
        </w:tc>
      </w:tr>
      <w:tr w:rsidR="0089365F" w:rsidRPr="0006458D" w14:paraId="45226A3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79A16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326FE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B7ED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E6928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54F5F4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6C63FC" w14:textId="77777777" w:rsidR="0089365F" w:rsidRPr="0006458D" w:rsidRDefault="0089365F" w:rsidP="009964B0">
            <w:pPr>
              <w:pStyle w:val="TAC"/>
            </w:pPr>
            <w:r w:rsidRPr="0006458D">
              <w:t>G-FR2-A5-3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4AC49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262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18B9" w14:textId="4684FFBC" w:rsidR="0089365F" w:rsidRPr="0006458D" w:rsidRDefault="0089365F" w:rsidP="009964B0">
            <w:pPr>
              <w:pStyle w:val="TAC"/>
            </w:pPr>
            <w:r w:rsidRPr="0006458D">
              <w:t>[</w:t>
            </w:r>
            <w:ins w:id="55" w:author="D. Everaere" w:date="2019-08-27T18:44:00Z">
              <w:r w:rsidR="00761235">
                <w:t>14.1</w:t>
              </w:r>
            </w:ins>
            <w:del w:id="56" w:author="D. Everaere" w:date="2019-08-27T18:44:00Z">
              <w:r w:rsidRPr="0006458D" w:rsidDel="00761235">
                <w:delText>13.7</w:delText>
              </w:r>
            </w:del>
            <w:r w:rsidRPr="0006458D">
              <w:t>]</w:t>
            </w:r>
          </w:p>
        </w:tc>
      </w:tr>
      <w:tr w:rsidR="0089365F" w:rsidRPr="0006458D" w14:paraId="3F5CF141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1A74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C47A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6D11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FB13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DCF9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09F9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C98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2FCA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451B" w14:textId="09523237" w:rsidR="0089365F" w:rsidRPr="0006458D" w:rsidRDefault="0089365F" w:rsidP="009964B0">
            <w:pPr>
              <w:pStyle w:val="TAC"/>
            </w:pPr>
            <w:r w:rsidRPr="0006458D">
              <w:t>[13.</w:t>
            </w:r>
            <w:del w:id="57" w:author="D. Everaere" w:date="2019-08-27T18:43:00Z">
              <w:r w:rsidRPr="0006458D" w:rsidDel="00761235">
                <w:delText>1</w:delText>
              </w:r>
            </w:del>
            <w:ins w:id="58" w:author="D. Everaere" w:date="2019-08-27T18:43:00Z">
              <w:r w:rsidR="00761235">
                <w:t>4</w:t>
              </w:r>
            </w:ins>
            <w:r w:rsidRPr="0006458D">
              <w:t>]</w:t>
            </w:r>
          </w:p>
        </w:tc>
      </w:tr>
      <w:tr w:rsidR="0089365F" w:rsidRPr="0006458D" w14:paraId="74276B8E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0194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6FB1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B2E51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CC39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8AD2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8AD6E" w14:textId="77777777" w:rsidR="0089365F" w:rsidRPr="0006458D" w:rsidRDefault="0089365F" w:rsidP="009964B0">
            <w:pPr>
              <w:pStyle w:val="TAC"/>
            </w:pPr>
            <w:r w:rsidRPr="0006458D">
              <w:t>G-FR2-A5-8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22822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6BA9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D491" w14:textId="77539773" w:rsidR="0089365F" w:rsidRPr="0006458D" w:rsidRDefault="0089365F" w:rsidP="009964B0">
            <w:pPr>
              <w:pStyle w:val="TAC"/>
            </w:pPr>
            <w:r w:rsidRPr="0006458D">
              <w:t>[13.</w:t>
            </w:r>
            <w:ins w:id="59" w:author="D. Everaere" w:date="2019-08-27T18:44:00Z">
              <w:r w:rsidR="00761235">
                <w:t>7</w:t>
              </w:r>
            </w:ins>
            <w:del w:id="60" w:author="D. Everaere" w:date="2019-08-27T18:44:00Z">
              <w:r w:rsidRPr="0006458D" w:rsidDel="00761235">
                <w:delText>2</w:delText>
              </w:r>
            </w:del>
            <w:r w:rsidRPr="0006458D">
              <w:t>]</w:t>
            </w:r>
          </w:p>
        </w:tc>
      </w:tr>
      <w:tr w:rsidR="0089365F" w:rsidRPr="0006458D" w14:paraId="54B3A51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1F3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8924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1C43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FCD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E7B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7F3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A84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8EC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B39F" w14:textId="5A273DDE" w:rsidR="0089365F" w:rsidRPr="0006458D" w:rsidRDefault="0089365F" w:rsidP="009964B0">
            <w:pPr>
              <w:pStyle w:val="TAC"/>
            </w:pPr>
            <w:r w:rsidRPr="0006458D">
              <w:t>[13.</w:t>
            </w:r>
            <w:del w:id="61" w:author="D. Everaere" w:date="2019-08-27T18:43:00Z">
              <w:r w:rsidRPr="0006458D" w:rsidDel="00761235">
                <w:delText>0</w:delText>
              </w:r>
            </w:del>
            <w:ins w:id="62" w:author="D. Everaere" w:date="2019-08-27T18:43:00Z">
              <w:r w:rsidR="00761235">
                <w:t>3</w:t>
              </w:r>
            </w:ins>
            <w:r w:rsidRPr="0006458D">
              <w:t>]</w:t>
            </w:r>
          </w:p>
        </w:tc>
      </w:tr>
      <w:tr w:rsidR="0089365F" w:rsidRPr="0006458D" w14:paraId="3BF7FD9F" w14:textId="77777777" w:rsidTr="0089365F">
        <w:trPr>
          <w:trHeight w:val="26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14464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96C6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0138A3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6910C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5725F2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576B4F" w14:textId="77777777" w:rsidR="0089365F" w:rsidRPr="0006458D" w:rsidRDefault="0089365F" w:rsidP="009964B0">
            <w:pPr>
              <w:pStyle w:val="TAC"/>
            </w:pPr>
            <w:r w:rsidRPr="0006458D">
              <w:t>G-FR2-A3-8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CB0F6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D7934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7F7D55" w14:textId="1A9E5E8B" w:rsidR="0089365F" w:rsidRPr="0006458D" w:rsidRDefault="0089365F" w:rsidP="009964B0">
            <w:pPr>
              <w:pStyle w:val="TAC"/>
            </w:pPr>
            <w:r w:rsidRPr="0006458D">
              <w:t>[1.</w:t>
            </w:r>
            <w:ins w:id="63" w:author="D. Everaere" w:date="2019-08-27T23:26:00Z">
              <w:r w:rsidR="008E3DC0">
                <w:t>4</w:t>
              </w:r>
            </w:ins>
            <w:del w:id="64" w:author="D. Everaere" w:date="2019-08-27T23:26:00Z">
              <w:r w:rsidRPr="0006458D" w:rsidDel="008E3DC0">
                <w:delText>6</w:delText>
              </w:r>
            </w:del>
            <w:r w:rsidRPr="0006458D">
              <w:t>]</w:t>
            </w:r>
          </w:p>
        </w:tc>
      </w:tr>
      <w:tr w:rsidR="0089365F" w:rsidRPr="0006458D" w14:paraId="70BBF900" w14:textId="77777777" w:rsidTr="0089365F">
        <w:trPr>
          <w:trHeight w:val="24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98B2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B976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C348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78D9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F80F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37CE5" w14:textId="77777777" w:rsidR="0089365F" w:rsidRPr="0006458D" w:rsidRDefault="0089365F" w:rsidP="009964B0">
            <w:pPr>
              <w:pStyle w:val="TAC"/>
            </w:pPr>
            <w:r w:rsidRPr="0006458D">
              <w:t>G-FR2-A3-20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B05A6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4B4CD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91449" w14:textId="6897680B" w:rsidR="0089365F" w:rsidRPr="0006458D" w:rsidRDefault="0089365F" w:rsidP="009964B0">
            <w:pPr>
              <w:pStyle w:val="TAC"/>
            </w:pPr>
            <w:r w:rsidRPr="0006458D">
              <w:t>[1.</w:t>
            </w:r>
            <w:del w:id="65" w:author="D. Everaere" w:date="2019-08-27T23:26:00Z">
              <w:r w:rsidRPr="0006458D" w:rsidDel="008E3DC0">
                <w:delText>5</w:delText>
              </w:r>
            </w:del>
            <w:ins w:id="66" w:author="D. Everaere" w:date="2019-08-27T23:26:00Z">
              <w:r w:rsidR="008E3DC0">
                <w:t>3</w:t>
              </w:r>
            </w:ins>
            <w:r w:rsidRPr="0006458D">
              <w:t>]</w:t>
            </w:r>
          </w:p>
        </w:tc>
      </w:tr>
      <w:tr w:rsidR="0089365F" w:rsidRPr="0006458D" w14:paraId="6F64D8F8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4C75F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55DC5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F2F98D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5C917A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45EDE1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3B49E" w14:textId="77777777" w:rsidR="0089365F" w:rsidRPr="0006458D" w:rsidRDefault="0089365F" w:rsidP="009964B0">
            <w:pPr>
              <w:pStyle w:val="TAC"/>
            </w:pPr>
            <w:r w:rsidRPr="0006458D">
              <w:t>G-FR2-A4-8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F4F01C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2C6D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2BA9" w14:textId="77777777" w:rsidR="0089365F" w:rsidRPr="0006458D" w:rsidRDefault="0089365F" w:rsidP="009964B0">
            <w:pPr>
              <w:pStyle w:val="TAC"/>
            </w:pPr>
            <w:r w:rsidRPr="0006458D">
              <w:t>[21.1]</w:t>
            </w:r>
          </w:p>
        </w:tc>
      </w:tr>
      <w:tr w:rsidR="0089365F" w:rsidRPr="0006458D" w14:paraId="26CCB0A3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49590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A655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EA50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CEE8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6AE3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66EA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4A5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DCDE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0996" w14:textId="1826E98F" w:rsidR="0089365F" w:rsidRPr="0006458D" w:rsidRDefault="0089365F" w:rsidP="009964B0">
            <w:pPr>
              <w:pStyle w:val="TAC"/>
            </w:pPr>
            <w:r w:rsidRPr="0006458D">
              <w:t>[18.</w:t>
            </w:r>
            <w:del w:id="67" w:author="D. Everaere" w:date="2019-08-27T23:27:00Z">
              <w:r w:rsidRPr="0006458D" w:rsidDel="008E3DC0">
                <w:delText>8</w:delText>
              </w:r>
            </w:del>
            <w:ins w:id="68" w:author="D. Everaere" w:date="2019-08-27T23:27:00Z">
              <w:r w:rsidR="008E3DC0">
                <w:t>6</w:t>
              </w:r>
            </w:ins>
            <w:r w:rsidRPr="0006458D">
              <w:t>]</w:t>
            </w:r>
          </w:p>
        </w:tc>
      </w:tr>
      <w:tr w:rsidR="0089365F" w:rsidRPr="0006458D" w14:paraId="29E6BE7E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11B7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8155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7E51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CF44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34B5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E0766" w14:textId="77777777" w:rsidR="0089365F" w:rsidRPr="0006458D" w:rsidRDefault="0089365F" w:rsidP="009964B0">
            <w:pPr>
              <w:pStyle w:val="TAC"/>
            </w:pPr>
            <w:r w:rsidRPr="0006458D">
              <w:t>G-FR2-A4-18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BE9E29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5706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49A3" w14:textId="77777777" w:rsidR="0089365F" w:rsidRPr="0006458D" w:rsidRDefault="0089365F" w:rsidP="009964B0">
            <w:pPr>
              <w:pStyle w:val="TAC"/>
            </w:pPr>
            <w:r w:rsidRPr="0006458D">
              <w:t>[19.6]</w:t>
            </w:r>
          </w:p>
        </w:tc>
      </w:tr>
      <w:tr w:rsidR="0089365F" w:rsidRPr="0006458D" w14:paraId="1213482C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BE2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3BA8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732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425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D80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396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CD4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104D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4412" w14:textId="11201C92" w:rsidR="0089365F" w:rsidRPr="0006458D" w:rsidRDefault="0089365F" w:rsidP="009964B0">
            <w:pPr>
              <w:pStyle w:val="TAC"/>
            </w:pPr>
            <w:r w:rsidRPr="0006458D">
              <w:t>[17.</w:t>
            </w:r>
            <w:del w:id="69" w:author="D. Everaere" w:date="2019-08-27T23:27:00Z">
              <w:r w:rsidRPr="0006458D" w:rsidDel="008E3DC0">
                <w:delText>8</w:delText>
              </w:r>
            </w:del>
            <w:ins w:id="70" w:author="D. Everaere" w:date="2019-08-27T23:27:00Z">
              <w:r w:rsidR="008E3DC0">
                <w:t>6</w:t>
              </w:r>
            </w:ins>
            <w:r w:rsidRPr="0006458D">
              <w:t>]</w:t>
            </w:r>
          </w:p>
        </w:tc>
      </w:tr>
    </w:tbl>
    <w:p w14:paraId="08C48D77" w14:textId="77777777" w:rsidR="0089365F" w:rsidRPr="0006458D" w:rsidRDefault="0089365F" w:rsidP="0089365F"/>
    <w:p w14:paraId="7773BAA9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11.2.2.1.2-4: Minimum requirements for PUSCH, 100 MHz channel bandwidth</w:t>
      </w:r>
      <w:r w:rsidRPr="0006458D">
        <w:rPr>
          <w:lang w:eastAsia="zh-CN"/>
        </w:rPr>
        <w:t>, 120 kHz SCS</w:t>
      </w: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89365F" w:rsidRPr="0006458D" w14:paraId="599A6D0E" w14:textId="77777777" w:rsidTr="008936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DA95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6344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F914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31C8" w14:textId="77777777" w:rsidR="0089365F" w:rsidRPr="0006458D" w:rsidRDefault="0089365F" w:rsidP="009964B0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A45D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7468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6D8F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t xml:space="preserve">Additional DM-RS position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CE22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B741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40E62EB3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89365F" w:rsidRPr="0006458D" w14:paraId="61E5DABA" w14:textId="77777777" w:rsidTr="0089365F">
        <w:trPr>
          <w:trHeight w:val="45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569EBC" w14:textId="77777777" w:rsidR="0089365F" w:rsidRPr="0006458D" w:rsidRDefault="0089365F" w:rsidP="009964B0">
            <w:pPr>
              <w:pStyle w:val="TAC"/>
            </w:pPr>
            <w:r w:rsidRPr="0006458D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14544F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F33583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8C221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1C0FCE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9724EF" w14:textId="77777777" w:rsidR="0089365F" w:rsidRPr="0006458D" w:rsidRDefault="0089365F" w:rsidP="009964B0">
            <w:pPr>
              <w:pStyle w:val="TAC"/>
            </w:pPr>
            <w:r w:rsidRPr="0006458D">
              <w:t>G-FR2-A3-4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0A929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6568C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030BBA" w14:textId="602C5AF1" w:rsidR="0089365F" w:rsidRPr="0006458D" w:rsidRDefault="0089365F" w:rsidP="009964B0">
            <w:pPr>
              <w:pStyle w:val="TAC"/>
            </w:pPr>
            <w:r w:rsidRPr="0006458D">
              <w:t>[-2.</w:t>
            </w:r>
            <w:del w:id="71" w:author="D. Everaere" w:date="2019-08-27T18:39:00Z">
              <w:r w:rsidRPr="0006458D" w:rsidDel="0027644C">
                <w:delText>2</w:delText>
              </w:r>
            </w:del>
            <w:ins w:id="72" w:author="D. Everaere" w:date="2019-08-27T18:39:00Z">
              <w:r w:rsidR="0027644C">
                <w:t>4</w:t>
              </w:r>
            </w:ins>
            <w:r w:rsidRPr="0006458D">
              <w:t>]</w:t>
            </w:r>
          </w:p>
        </w:tc>
      </w:tr>
      <w:tr w:rsidR="0089365F" w:rsidRPr="0006458D" w14:paraId="7C68DF51" w14:textId="77777777" w:rsidTr="0089365F">
        <w:trPr>
          <w:trHeight w:val="23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EAA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B2E1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4C46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FBA9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754E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023F6" w14:textId="77777777" w:rsidR="0089365F" w:rsidRPr="0006458D" w:rsidRDefault="0089365F" w:rsidP="009964B0">
            <w:pPr>
              <w:pStyle w:val="TAC"/>
            </w:pPr>
            <w:r w:rsidRPr="0006458D">
              <w:t>G-FR2-A3-16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0879B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F2D15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16E7F" w14:textId="299D3E70" w:rsidR="0089365F" w:rsidRPr="0006458D" w:rsidRDefault="0089365F" w:rsidP="009964B0">
            <w:pPr>
              <w:pStyle w:val="TAC"/>
            </w:pPr>
            <w:r w:rsidRPr="0006458D">
              <w:t>[-2.</w:t>
            </w:r>
            <w:del w:id="73" w:author="D. Everaere" w:date="2019-08-27T18:39:00Z">
              <w:r w:rsidRPr="0006458D" w:rsidDel="0027644C">
                <w:delText>3</w:delText>
              </w:r>
            </w:del>
            <w:ins w:id="74" w:author="D. Everaere" w:date="2019-08-27T18:39:00Z">
              <w:r w:rsidR="0027644C">
                <w:t>5</w:t>
              </w:r>
            </w:ins>
            <w:r w:rsidRPr="0006458D">
              <w:t>]</w:t>
            </w:r>
          </w:p>
        </w:tc>
      </w:tr>
      <w:tr w:rsidR="0089365F" w:rsidRPr="0006458D" w14:paraId="5CBE40FA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4C16D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143B7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39775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4A9F6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91C49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ECECD" w14:textId="77777777" w:rsidR="0089365F" w:rsidRPr="0006458D" w:rsidRDefault="0089365F" w:rsidP="009964B0">
            <w:pPr>
              <w:pStyle w:val="TAC"/>
            </w:pPr>
            <w:r w:rsidRPr="0006458D"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03D61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80D6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8056" w14:textId="77777777" w:rsidR="0089365F" w:rsidRPr="0006458D" w:rsidRDefault="0089365F" w:rsidP="009964B0">
            <w:pPr>
              <w:pStyle w:val="TAC"/>
            </w:pPr>
            <w:r w:rsidRPr="0006458D">
              <w:t>[11.9]</w:t>
            </w:r>
          </w:p>
        </w:tc>
      </w:tr>
      <w:tr w:rsidR="0089365F" w:rsidRPr="0006458D" w14:paraId="3BD7AC0C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F999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385A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C1F8E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35F0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1849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8175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CB3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73FC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928B" w14:textId="5FA57ACB" w:rsidR="0089365F" w:rsidRPr="0006458D" w:rsidRDefault="0089365F" w:rsidP="009964B0">
            <w:pPr>
              <w:pStyle w:val="TAC"/>
            </w:pPr>
            <w:r w:rsidRPr="0006458D">
              <w:t>[10.</w:t>
            </w:r>
            <w:del w:id="75" w:author="D. Everaere" w:date="2019-08-27T18:40:00Z">
              <w:r w:rsidRPr="0006458D" w:rsidDel="0027644C">
                <w:delText>6</w:delText>
              </w:r>
            </w:del>
            <w:ins w:id="76" w:author="D. Everaere" w:date="2019-08-27T18:40:00Z">
              <w:r w:rsidR="0027644C">
                <w:t>5</w:t>
              </w:r>
            </w:ins>
            <w:r w:rsidRPr="0006458D">
              <w:t>]</w:t>
            </w:r>
          </w:p>
        </w:tc>
      </w:tr>
      <w:tr w:rsidR="0089365F" w:rsidRPr="0006458D" w14:paraId="7F8ED360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0221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9F05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5A406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26E6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1E7F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CCF50" w14:textId="77777777" w:rsidR="0089365F" w:rsidRPr="0006458D" w:rsidRDefault="0089365F" w:rsidP="009964B0">
            <w:pPr>
              <w:pStyle w:val="TAC"/>
            </w:pPr>
            <w:r w:rsidRPr="0006458D">
              <w:t>G-FR2-A4-14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A0F26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EB89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D297" w14:textId="77777777" w:rsidR="0089365F" w:rsidRPr="0006458D" w:rsidRDefault="0089365F" w:rsidP="009964B0">
            <w:pPr>
              <w:pStyle w:val="TAC"/>
            </w:pPr>
            <w:r w:rsidRPr="0006458D">
              <w:t>[11.1]</w:t>
            </w:r>
          </w:p>
        </w:tc>
      </w:tr>
      <w:tr w:rsidR="0089365F" w:rsidRPr="0006458D" w14:paraId="4B2DB26D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018FD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B795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4A8F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3A1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9FD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AAA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28C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1934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B65B" w14:textId="304EC4B5" w:rsidR="0089365F" w:rsidRPr="0006458D" w:rsidRDefault="0089365F" w:rsidP="009964B0">
            <w:pPr>
              <w:pStyle w:val="TAC"/>
            </w:pPr>
            <w:r w:rsidRPr="0006458D">
              <w:t>[10.</w:t>
            </w:r>
            <w:del w:id="77" w:author="D. Everaere" w:date="2019-08-27T18:40:00Z">
              <w:r w:rsidRPr="0006458D" w:rsidDel="0027644C">
                <w:delText>6</w:delText>
              </w:r>
            </w:del>
            <w:ins w:id="78" w:author="D. Everaere" w:date="2019-08-27T18:40:00Z">
              <w:r w:rsidR="0027644C">
                <w:t>5</w:t>
              </w:r>
            </w:ins>
            <w:r w:rsidRPr="0006458D">
              <w:t>]</w:t>
            </w:r>
          </w:p>
        </w:tc>
      </w:tr>
      <w:tr w:rsidR="0089365F" w:rsidRPr="0006458D" w14:paraId="3C519402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22D29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F6DB20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4151C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EA7856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1754A1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69914" w14:textId="77777777" w:rsidR="0089365F" w:rsidRPr="0006458D" w:rsidRDefault="0089365F" w:rsidP="009964B0">
            <w:pPr>
              <w:pStyle w:val="TAC"/>
            </w:pPr>
            <w:r w:rsidRPr="0006458D"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B6004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6BCB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2BA2" w14:textId="77777777" w:rsidR="0089365F" w:rsidRPr="0006458D" w:rsidRDefault="0089365F" w:rsidP="009964B0">
            <w:pPr>
              <w:pStyle w:val="TAC"/>
            </w:pPr>
            <w:r w:rsidRPr="0006458D">
              <w:t>[13.5]</w:t>
            </w:r>
          </w:p>
        </w:tc>
      </w:tr>
      <w:tr w:rsidR="0089365F" w:rsidRPr="0006458D" w14:paraId="45483AEE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7E65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D959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09BD9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78D1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C096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1F67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B7C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569B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5CEF" w14:textId="3647F8D4" w:rsidR="0089365F" w:rsidRPr="0006458D" w:rsidRDefault="0089365F" w:rsidP="009964B0">
            <w:pPr>
              <w:pStyle w:val="TAC"/>
            </w:pPr>
            <w:r w:rsidRPr="0006458D">
              <w:t>[</w:t>
            </w:r>
            <w:del w:id="79" w:author="D. Everaere" w:date="2019-08-27T18:40:00Z">
              <w:r w:rsidRPr="0006458D" w:rsidDel="0027644C">
                <w:delText>13.0</w:delText>
              </w:r>
            </w:del>
            <w:ins w:id="80" w:author="D. Everaere" w:date="2019-08-27T18:40:00Z">
              <w:r w:rsidR="0027644C">
                <w:t>12.9</w:t>
              </w:r>
            </w:ins>
            <w:r w:rsidRPr="0006458D">
              <w:t>]</w:t>
            </w:r>
          </w:p>
        </w:tc>
      </w:tr>
      <w:tr w:rsidR="0089365F" w:rsidRPr="0006458D" w14:paraId="06B761DC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98AE8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2ED4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68919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6740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DF24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38CEB" w14:textId="77777777" w:rsidR="0089365F" w:rsidRPr="0006458D" w:rsidRDefault="0089365F" w:rsidP="009964B0">
            <w:pPr>
              <w:pStyle w:val="TAC"/>
            </w:pPr>
            <w:r w:rsidRPr="0006458D">
              <w:t>G-FR2-A5-9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1DD07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1E39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51E3" w14:textId="77777777" w:rsidR="0089365F" w:rsidRPr="0006458D" w:rsidRDefault="0089365F" w:rsidP="009964B0">
            <w:pPr>
              <w:pStyle w:val="TAC"/>
            </w:pPr>
            <w:r w:rsidRPr="0006458D">
              <w:t>[13.4]</w:t>
            </w:r>
          </w:p>
        </w:tc>
      </w:tr>
      <w:tr w:rsidR="0089365F" w:rsidRPr="0006458D" w14:paraId="29FBDEAE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FA1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3C43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F12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657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9F0E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B15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BEA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21A1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D4DD" w14:textId="633FB7EB" w:rsidR="0089365F" w:rsidRPr="0006458D" w:rsidRDefault="0089365F" w:rsidP="009964B0">
            <w:pPr>
              <w:pStyle w:val="TAC"/>
            </w:pPr>
            <w:r w:rsidRPr="0006458D">
              <w:t>[12.</w:t>
            </w:r>
            <w:del w:id="81" w:author="D. Everaere" w:date="2019-08-27T18:40:00Z">
              <w:r w:rsidRPr="0006458D" w:rsidDel="0027644C">
                <w:delText>9</w:delText>
              </w:r>
            </w:del>
            <w:ins w:id="82" w:author="D. Everaere" w:date="2019-08-27T18:40:00Z">
              <w:r w:rsidR="0027644C">
                <w:t>8</w:t>
              </w:r>
            </w:ins>
            <w:r w:rsidRPr="0006458D">
              <w:t>]</w:t>
            </w:r>
          </w:p>
        </w:tc>
      </w:tr>
      <w:tr w:rsidR="0089365F" w:rsidRPr="0006458D" w14:paraId="2A7C708D" w14:textId="77777777" w:rsidTr="0089365F">
        <w:trPr>
          <w:trHeight w:val="1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A7C1F" w14:textId="77777777" w:rsidR="0089365F" w:rsidRPr="0006458D" w:rsidRDefault="0089365F" w:rsidP="009964B0">
            <w:pPr>
              <w:pStyle w:val="TAC"/>
            </w:pPr>
            <w:r w:rsidRPr="0006458D">
              <w:lastRenderedPageBreak/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892F8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4B088A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9364CF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F2867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0DAAAC" w14:textId="77777777" w:rsidR="0089365F" w:rsidRPr="0006458D" w:rsidRDefault="0089365F" w:rsidP="009964B0">
            <w:pPr>
              <w:pStyle w:val="TAC"/>
            </w:pPr>
            <w:r w:rsidRPr="0006458D">
              <w:t>G-FR2-A3-9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594541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28E01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E8977" w14:textId="7DDD3C24" w:rsidR="0089365F" w:rsidRPr="0006458D" w:rsidRDefault="0089365F" w:rsidP="009964B0">
            <w:pPr>
              <w:pStyle w:val="TAC"/>
            </w:pPr>
            <w:r w:rsidRPr="0006458D">
              <w:t>[1.</w:t>
            </w:r>
            <w:del w:id="83" w:author="D. Everaere" w:date="2019-08-27T18:48:00Z">
              <w:r w:rsidRPr="0006458D" w:rsidDel="003566BD">
                <w:delText>7</w:delText>
              </w:r>
            </w:del>
            <w:ins w:id="84" w:author="D. Everaere" w:date="2019-08-27T18:48:00Z">
              <w:r w:rsidR="003566BD">
                <w:t>4</w:t>
              </w:r>
            </w:ins>
            <w:r w:rsidRPr="0006458D">
              <w:t>]</w:t>
            </w:r>
          </w:p>
        </w:tc>
      </w:tr>
      <w:tr w:rsidR="0089365F" w:rsidRPr="0006458D" w14:paraId="1C01145A" w14:textId="77777777" w:rsidTr="0089365F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68E4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D882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CD66C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ADC0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8D15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4B32E" w14:textId="77777777" w:rsidR="0089365F" w:rsidRPr="0006458D" w:rsidRDefault="0089365F" w:rsidP="009964B0">
            <w:pPr>
              <w:pStyle w:val="TAC"/>
            </w:pPr>
            <w:r w:rsidRPr="0006458D">
              <w:t>G-FR21-A3-21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AFBF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0988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6367" w14:textId="0DC0F1DD" w:rsidR="0089365F" w:rsidRPr="0006458D" w:rsidRDefault="0089365F" w:rsidP="009964B0">
            <w:pPr>
              <w:pStyle w:val="TAC"/>
            </w:pPr>
            <w:r w:rsidRPr="0006458D">
              <w:t>[1.</w:t>
            </w:r>
            <w:del w:id="85" w:author="D. Everaere" w:date="2019-08-27T18:48:00Z">
              <w:r w:rsidRPr="0006458D" w:rsidDel="003566BD">
                <w:delText>4</w:delText>
              </w:r>
            </w:del>
            <w:ins w:id="86" w:author="D. Everaere" w:date="2019-08-27T18:48:00Z">
              <w:r w:rsidR="003566BD">
                <w:t>2</w:t>
              </w:r>
            </w:ins>
            <w:r w:rsidRPr="0006458D">
              <w:t>]</w:t>
            </w:r>
          </w:p>
        </w:tc>
      </w:tr>
      <w:tr w:rsidR="000649E7" w:rsidRPr="0006458D" w14:paraId="6DE0FB0B" w14:textId="77777777" w:rsidTr="00926EC2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6816E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056C5" w14:textId="77777777" w:rsidR="000649E7" w:rsidRPr="0006458D" w:rsidRDefault="000649E7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7624" w14:textId="77777777" w:rsidR="000649E7" w:rsidRPr="0006458D" w:rsidRDefault="000649E7" w:rsidP="009964B0">
            <w:pPr>
              <w:pStyle w:val="TAC"/>
              <w:rPr>
                <w:rFonts w:cs="Arial"/>
              </w:rPr>
            </w:pPr>
            <w:r w:rsidRPr="0006458D">
              <w:t>Normal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A3439" w14:textId="77777777" w:rsidR="000649E7" w:rsidRPr="0006458D" w:rsidRDefault="000649E7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22CD2" w14:textId="77777777" w:rsidR="000649E7" w:rsidRPr="0006458D" w:rsidRDefault="000649E7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E6462" w14:textId="77777777" w:rsidR="000649E7" w:rsidRPr="0006458D" w:rsidRDefault="000649E7" w:rsidP="009964B0">
            <w:pPr>
              <w:pStyle w:val="TAC"/>
            </w:pPr>
            <w:r w:rsidRPr="0006458D">
              <w:t>G-FR2-A4-9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2A09F" w14:textId="77777777" w:rsidR="000649E7" w:rsidRPr="0006458D" w:rsidDel="000649E7" w:rsidRDefault="000649E7" w:rsidP="009964B0">
            <w:pPr>
              <w:pStyle w:val="TAC"/>
              <w:rPr>
                <w:del w:id="87" w:author="D. Everaere" w:date="2019-08-28T22:47:00Z"/>
              </w:rPr>
            </w:pPr>
            <w:r w:rsidRPr="0006458D">
              <w:t>pos0</w:t>
            </w:r>
          </w:p>
          <w:p w14:paraId="709DD33F" w14:textId="46E8C369" w:rsidR="000649E7" w:rsidRPr="0006458D" w:rsidRDefault="000649E7" w:rsidP="000649E7">
            <w:pPr>
              <w:pStyle w:val="TAC"/>
            </w:pPr>
            <w:del w:id="88" w:author="D. Everaere" w:date="2019-08-28T22:47:00Z">
              <w:r w:rsidRPr="0006458D" w:rsidDel="000649E7">
                <w:delText>pos1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1B4F" w14:textId="77777777" w:rsidR="000649E7" w:rsidRPr="0006458D" w:rsidRDefault="000649E7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969E" w14:textId="10B3F911" w:rsidR="000649E7" w:rsidRPr="0006458D" w:rsidRDefault="000649E7" w:rsidP="009964B0">
            <w:pPr>
              <w:pStyle w:val="TAC"/>
            </w:pPr>
            <w:r w:rsidRPr="0006458D">
              <w:t>[</w:t>
            </w:r>
            <w:del w:id="89" w:author="D. Everaere" w:date="2019-08-27T18:47:00Z">
              <w:r w:rsidRPr="0006458D" w:rsidDel="003566BD">
                <w:delText>21.1</w:delText>
              </w:r>
            </w:del>
            <w:ins w:id="90" w:author="D. Everaere" w:date="2019-08-27T18:47:00Z">
              <w:r>
                <w:t>20.8</w:t>
              </w:r>
            </w:ins>
            <w:r w:rsidRPr="0006458D">
              <w:t>]</w:t>
            </w:r>
          </w:p>
        </w:tc>
      </w:tr>
      <w:tr w:rsidR="000649E7" w:rsidRPr="0006458D" w14:paraId="65A1878A" w14:textId="77777777" w:rsidTr="00926EC2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BD86B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A71CA" w14:textId="77777777" w:rsidR="000649E7" w:rsidRPr="0006458D" w:rsidRDefault="000649E7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C2208" w14:textId="77777777" w:rsidR="000649E7" w:rsidRPr="0006458D" w:rsidRDefault="000649E7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269F8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8197F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70523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EE0C" w14:textId="7ABD7C33" w:rsidR="000649E7" w:rsidRPr="0006458D" w:rsidRDefault="000649E7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367F" w14:textId="77777777" w:rsidR="000649E7" w:rsidRPr="0006458D" w:rsidRDefault="000649E7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94CF" w14:textId="7FB11FE7" w:rsidR="000649E7" w:rsidRPr="0006458D" w:rsidRDefault="000649E7" w:rsidP="009964B0">
            <w:pPr>
              <w:pStyle w:val="TAC"/>
            </w:pPr>
            <w:r w:rsidRPr="0006458D">
              <w:t>[19.</w:t>
            </w:r>
            <w:del w:id="91" w:author="D. Everaere" w:date="2019-08-27T18:48:00Z">
              <w:r w:rsidRPr="0006458D" w:rsidDel="003566BD">
                <w:delText>3</w:delText>
              </w:r>
            </w:del>
            <w:ins w:id="92" w:author="D. Everaere" w:date="2019-08-27T18:48:00Z">
              <w:r>
                <w:t>4</w:t>
              </w:r>
            </w:ins>
            <w:r w:rsidRPr="0006458D">
              <w:t>]</w:t>
            </w:r>
          </w:p>
        </w:tc>
      </w:tr>
      <w:tr w:rsidR="000649E7" w:rsidRPr="0006458D" w14:paraId="4A6BE651" w14:textId="77777777" w:rsidTr="00971927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997C5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023DA" w14:textId="77777777" w:rsidR="000649E7" w:rsidRPr="0006458D" w:rsidRDefault="000649E7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C4062" w14:textId="77777777" w:rsidR="000649E7" w:rsidRPr="0006458D" w:rsidRDefault="000649E7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EBAE7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51ED0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BE4D0" w14:textId="77777777" w:rsidR="000649E7" w:rsidRPr="0006458D" w:rsidRDefault="000649E7" w:rsidP="009964B0">
            <w:pPr>
              <w:pStyle w:val="TAC"/>
            </w:pPr>
            <w:r w:rsidRPr="0006458D">
              <w:t>G-FR2-A4-19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71842A" w14:textId="77777777" w:rsidR="000649E7" w:rsidRPr="0006458D" w:rsidDel="000649E7" w:rsidRDefault="000649E7">
            <w:pPr>
              <w:pStyle w:val="TAC"/>
              <w:jc w:val="left"/>
              <w:rPr>
                <w:del w:id="93" w:author="D. Everaere" w:date="2019-08-28T22:47:00Z"/>
              </w:rPr>
              <w:pPrChange w:id="94" w:author="D. Everaere" w:date="2019-08-28T22:47:00Z">
                <w:pPr>
                  <w:pStyle w:val="TAC"/>
                </w:pPr>
              </w:pPrChange>
            </w:pPr>
            <w:del w:id="95" w:author="D. Everaere" w:date="2019-08-28T22:47:00Z">
              <w:r w:rsidRPr="0006458D" w:rsidDel="000649E7">
                <w:delText>pos0</w:delText>
              </w:r>
            </w:del>
          </w:p>
          <w:p w14:paraId="0DA5AB79" w14:textId="74E82575" w:rsidR="000649E7" w:rsidRPr="0006458D" w:rsidRDefault="000649E7" w:rsidP="000649E7">
            <w:pPr>
              <w:pStyle w:val="TAC"/>
            </w:pPr>
            <w:r w:rsidRPr="0006458D">
              <w:t>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055E" w14:textId="77777777" w:rsidR="000649E7" w:rsidRPr="0006458D" w:rsidRDefault="000649E7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BAC5" w14:textId="6366B8EC" w:rsidR="000649E7" w:rsidRPr="0006458D" w:rsidRDefault="000649E7" w:rsidP="009964B0">
            <w:pPr>
              <w:pStyle w:val="TAC"/>
            </w:pPr>
            <w:r w:rsidRPr="0006458D">
              <w:t>[18.</w:t>
            </w:r>
            <w:ins w:id="96" w:author="D. Everaere" w:date="2019-08-27T18:47:00Z">
              <w:r>
                <w:t>5</w:t>
              </w:r>
            </w:ins>
            <w:del w:id="97" w:author="D. Everaere" w:date="2019-08-27T18:47:00Z">
              <w:r w:rsidRPr="0006458D" w:rsidDel="003566BD">
                <w:delText>8</w:delText>
              </w:r>
            </w:del>
            <w:r w:rsidRPr="0006458D">
              <w:t>]</w:t>
            </w:r>
          </w:p>
        </w:tc>
      </w:tr>
      <w:tr w:rsidR="000649E7" w:rsidRPr="0006458D" w14:paraId="5D1F9195" w14:textId="77777777" w:rsidTr="00971927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F8798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1A7B6" w14:textId="77777777" w:rsidR="000649E7" w:rsidRPr="0006458D" w:rsidRDefault="000649E7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BD4A0" w14:textId="77777777" w:rsidR="000649E7" w:rsidRPr="0006458D" w:rsidRDefault="000649E7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8B9FF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42422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B048B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A1A52" w14:textId="4E378837" w:rsidR="000649E7" w:rsidRPr="0006458D" w:rsidRDefault="000649E7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07CC1" w14:textId="77777777" w:rsidR="000649E7" w:rsidRPr="0006458D" w:rsidRDefault="000649E7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8EBE18" w14:textId="6930A7ED" w:rsidR="000649E7" w:rsidRPr="0006458D" w:rsidRDefault="000649E7" w:rsidP="009964B0">
            <w:pPr>
              <w:pStyle w:val="TAC"/>
            </w:pPr>
            <w:r w:rsidRPr="0006458D">
              <w:t>[18.</w:t>
            </w:r>
            <w:del w:id="98" w:author="D. Everaere" w:date="2019-08-27T18:48:00Z">
              <w:r w:rsidRPr="0006458D" w:rsidDel="003566BD">
                <w:delText>1</w:delText>
              </w:r>
            </w:del>
            <w:ins w:id="99" w:author="D. Everaere" w:date="2019-08-27T18:48:00Z">
              <w:r>
                <w:t>0</w:t>
              </w:r>
            </w:ins>
            <w:r w:rsidRPr="0006458D">
              <w:t>]</w:t>
            </w:r>
          </w:p>
        </w:tc>
      </w:tr>
    </w:tbl>
    <w:p w14:paraId="1F20EC81" w14:textId="77777777" w:rsidR="0089365F" w:rsidRPr="0006458D" w:rsidRDefault="0089365F" w:rsidP="0089365F"/>
    <w:p w14:paraId="4D1DCF81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11.2.2.1.2-5: Minimum requirements for PUSCH, 200 MHz channel bandwidth</w:t>
      </w:r>
      <w:r w:rsidRPr="0006458D">
        <w:rPr>
          <w:lang w:eastAsia="zh-CN"/>
        </w:rPr>
        <w:t>, 120 kHz SCS</w:t>
      </w:r>
    </w:p>
    <w:tbl>
      <w:tblPr>
        <w:tblStyle w:val="TableGrid"/>
        <w:tblW w:w="1062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89365F" w:rsidRPr="0006458D" w14:paraId="3988CD59" w14:textId="77777777" w:rsidTr="0089365F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5C03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91E4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B782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F4B5" w14:textId="77777777" w:rsidR="0089365F" w:rsidRPr="0006458D" w:rsidRDefault="0089365F" w:rsidP="009964B0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8E9B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BBC1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C716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t>Additional DM-</w:t>
            </w:r>
            <w:proofErr w:type="gramStart"/>
            <w:r w:rsidRPr="0006458D">
              <w:t>RS  position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6705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DDFD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54C2356F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89365F" w:rsidRPr="0006458D" w14:paraId="6237852F" w14:textId="77777777" w:rsidTr="0089365F">
        <w:trPr>
          <w:trHeight w:val="224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AA9FF" w14:textId="77777777" w:rsidR="0089365F" w:rsidRPr="0006458D" w:rsidRDefault="0089365F" w:rsidP="009964B0">
            <w:pPr>
              <w:pStyle w:val="TAC"/>
            </w:pPr>
            <w:r w:rsidRPr="0006458D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986D3B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36937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85BB0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B260C1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36A294" w14:textId="77777777" w:rsidR="0089365F" w:rsidRPr="0006458D" w:rsidRDefault="0089365F" w:rsidP="009964B0">
            <w:pPr>
              <w:pStyle w:val="TAC"/>
            </w:pPr>
            <w:r w:rsidRPr="0006458D">
              <w:t>G-FR2-A3-5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7F922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D6072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99E01D" w14:textId="02C0C15A" w:rsidR="0089365F" w:rsidRPr="0006458D" w:rsidRDefault="0089365F" w:rsidP="009964B0">
            <w:pPr>
              <w:pStyle w:val="TAC"/>
            </w:pPr>
            <w:r w:rsidRPr="0006458D">
              <w:t>[-</w:t>
            </w:r>
            <w:del w:id="100" w:author="D. Everaere" w:date="2019-08-27T23:28:00Z">
              <w:r w:rsidRPr="0006458D" w:rsidDel="008E3DC0">
                <w:delText>1.9</w:delText>
              </w:r>
            </w:del>
            <w:ins w:id="101" w:author="D. Everaere" w:date="2019-08-27T23:28:00Z">
              <w:r w:rsidR="008E3DC0">
                <w:t>2.1</w:t>
              </w:r>
            </w:ins>
            <w:r w:rsidRPr="0006458D">
              <w:t>]</w:t>
            </w:r>
          </w:p>
        </w:tc>
      </w:tr>
      <w:tr w:rsidR="0089365F" w:rsidRPr="0006458D" w14:paraId="7B124321" w14:textId="77777777" w:rsidTr="0089365F">
        <w:trPr>
          <w:trHeight w:val="17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D555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E8D7E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6F3C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35E2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EF85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A386F" w14:textId="77777777" w:rsidR="0089365F" w:rsidRPr="0006458D" w:rsidRDefault="0089365F" w:rsidP="009964B0">
            <w:pPr>
              <w:pStyle w:val="TAC"/>
            </w:pPr>
            <w:r w:rsidRPr="0006458D">
              <w:t>G-FR2-A3-17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3ECD2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0D661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D39E0" w14:textId="4DFB891C" w:rsidR="0089365F" w:rsidRPr="0006458D" w:rsidRDefault="0089365F" w:rsidP="009964B0">
            <w:pPr>
              <w:pStyle w:val="TAC"/>
            </w:pPr>
            <w:r w:rsidRPr="0006458D">
              <w:t>[-2.</w:t>
            </w:r>
            <w:del w:id="102" w:author="D. Everaere" w:date="2019-08-27T23:28:00Z">
              <w:r w:rsidRPr="0006458D" w:rsidDel="008E3DC0">
                <w:delText>2</w:delText>
              </w:r>
            </w:del>
            <w:ins w:id="103" w:author="D. Everaere" w:date="2019-08-27T23:28:00Z">
              <w:r w:rsidR="008E3DC0">
                <w:t>4</w:t>
              </w:r>
            </w:ins>
            <w:r w:rsidRPr="0006458D">
              <w:t>]</w:t>
            </w:r>
          </w:p>
        </w:tc>
      </w:tr>
      <w:tr w:rsidR="0089365F" w:rsidRPr="0006458D" w14:paraId="5D65B06F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A6337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1140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3B1CEC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180A6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411DF8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79FBD" w14:textId="77777777" w:rsidR="0089365F" w:rsidRPr="0006458D" w:rsidRDefault="0089365F" w:rsidP="009964B0">
            <w:pPr>
              <w:pStyle w:val="TAC"/>
            </w:pPr>
            <w:r w:rsidRPr="0006458D">
              <w:t>G-FR2-A4-5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7FE09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A16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572B" w14:textId="77777777" w:rsidR="0089365F" w:rsidRPr="0006458D" w:rsidRDefault="0089365F" w:rsidP="009964B0">
            <w:pPr>
              <w:pStyle w:val="TAC"/>
            </w:pPr>
            <w:r w:rsidRPr="0006458D">
              <w:t>[11.3]</w:t>
            </w:r>
          </w:p>
        </w:tc>
      </w:tr>
      <w:tr w:rsidR="0089365F" w:rsidRPr="0006458D" w14:paraId="3E6FABB2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E8BC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5625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B09B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05DF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288D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8FA2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4D5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B0CE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B842" w14:textId="0EAD0516" w:rsidR="0089365F" w:rsidRPr="0006458D" w:rsidRDefault="0089365F" w:rsidP="009964B0">
            <w:pPr>
              <w:pStyle w:val="TAC"/>
            </w:pPr>
            <w:r w:rsidRPr="0006458D">
              <w:t>[</w:t>
            </w:r>
            <w:ins w:id="104" w:author="D. Everaere" w:date="2019-08-27T23:29:00Z">
              <w:r w:rsidR="008E3DC0">
                <w:t>10.9</w:t>
              </w:r>
            </w:ins>
            <w:del w:id="105" w:author="D. Everaere" w:date="2019-08-27T23:29:00Z">
              <w:r w:rsidRPr="0006458D" w:rsidDel="008E3DC0">
                <w:delText>11.0</w:delText>
              </w:r>
            </w:del>
            <w:r w:rsidRPr="0006458D">
              <w:t>]</w:t>
            </w:r>
          </w:p>
        </w:tc>
      </w:tr>
      <w:tr w:rsidR="0089365F" w:rsidRPr="0006458D" w14:paraId="7546A65A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A9ED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C430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4EBE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A5D1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1742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2A6C2" w14:textId="77777777" w:rsidR="0089365F" w:rsidRPr="0006458D" w:rsidRDefault="0089365F" w:rsidP="009964B0">
            <w:pPr>
              <w:pStyle w:val="TAC"/>
            </w:pPr>
            <w:r w:rsidRPr="0006458D">
              <w:t>G-FR2-A4-15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43418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71D6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CE8C" w14:textId="77777777" w:rsidR="0089365F" w:rsidRPr="0006458D" w:rsidRDefault="0089365F" w:rsidP="009964B0">
            <w:pPr>
              <w:pStyle w:val="TAC"/>
            </w:pPr>
            <w:r w:rsidRPr="0006458D">
              <w:t>[11.2]</w:t>
            </w:r>
          </w:p>
        </w:tc>
      </w:tr>
      <w:tr w:rsidR="0089365F" w:rsidRPr="0006458D" w14:paraId="6E768D34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8AE3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FBCC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3D56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E49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07E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6E8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DDF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C576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2852" w14:textId="4EEAA1E7" w:rsidR="0089365F" w:rsidRPr="0006458D" w:rsidRDefault="0089365F" w:rsidP="009964B0">
            <w:pPr>
              <w:pStyle w:val="TAC"/>
            </w:pPr>
            <w:r w:rsidRPr="0006458D">
              <w:t>[10.</w:t>
            </w:r>
            <w:del w:id="106" w:author="D. Everaere" w:date="2019-08-27T23:29:00Z">
              <w:r w:rsidRPr="0006458D" w:rsidDel="008E3DC0">
                <w:delText>9</w:delText>
              </w:r>
            </w:del>
            <w:ins w:id="107" w:author="D. Everaere" w:date="2019-08-27T23:29:00Z">
              <w:r w:rsidR="008E3DC0">
                <w:t>7</w:t>
              </w:r>
            </w:ins>
            <w:r w:rsidRPr="0006458D">
              <w:t>]</w:t>
            </w:r>
          </w:p>
        </w:tc>
      </w:tr>
      <w:tr w:rsidR="0089365F" w:rsidRPr="0006458D" w14:paraId="6A43FA25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1405AA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2A3BA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402B6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CEA47A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8B8DA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288FEA" w14:textId="77777777" w:rsidR="0089365F" w:rsidRPr="0006458D" w:rsidRDefault="0089365F" w:rsidP="009964B0">
            <w:pPr>
              <w:pStyle w:val="TAC"/>
            </w:pPr>
            <w:r w:rsidRPr="0006458D">
              <w:t>G-FR2-A5-5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25BC48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D972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ADBD" w14:textId="77777777" w:rsidR="0089365F" w:rsidRPr="0006458D" w:rsidRDefault="0089365F" w:rsidP="009964B0">
            <w:pPr>
              <w:pStyle w:val="TAC"/>
            </w:pPr>
            <w:r w:rsidRPr="0006458D">
              <w:t>[14.1]</w:t>
            </w:r>
          </w:p>
        </w:tc>
      </w:tr>
      <w:tr w:rsidR="0089365F" w:rsidRPr="0006458D" w14:paraId="27AE2A2D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054C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0B3FA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55051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70CB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09C4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8461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4C6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0585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A8D1" w14:textId="5804872B" w:rsidR="0089365F" w:rsidRPr="0006458D" w:rsidRDefault="0089365F" w:rsidP="009964B0">
            <w:pPr>
              <w:pStyle w:val="TAC"/>
            </w:pPr>
            <w:r w:rsidRPr="0006458D">
              <w:t>[13.</w:t>
            </w:r>
            <w:del w:id="108" w:author="D. Everaere" w:date="2019-08-27T23:29:00Z">
              <w:r w:rsidRPr="0006458D" w:rsidDel="008E3DC0">
                <w:delText>5</w:delText>
              </w:r>
            </w:del>
            <w:ins w:id="109" w:author="D. Everaere" w:date="2019-08-27T23:29:00Z">
              <w:r w:rsidR="008E3DC0">
                <w:t>4</w:t>
              </w:r>
            </w:ins>
            <w:r w:rsidRPr="0006458D">
              <w:t>]</w:t>
            </w:r>
          </w:p>
        </w:tc>
      </w:tr>
      <w:tr w:rsidR="0089365F" w:rsidRPr="0006458D" w14:paraId="3CED119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4C86D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9F3C2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94479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4BE7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C5D6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9429E" w14:textId="77777777" w:rsidR="0089365F" w:rsidRPr="0006458D" w:rsidRDefault="0089365F" w:rsidP="009964B0">
            <w:pPr>
              <w:pStyle w:val="TAC"/>
            </w:pPr>
            <w:r w:rsidRPr="0006458D">
              <w:t>G-FR2-A5-10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D7254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CC91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BE87" w14:textId="77777777" w:rsidR="0089365F" w:rsidRPr="0006458D" w:rsidRDefault="0089365F" w:rsidP="009964B0">
            <w:pPr>
              <w:pStyle w:val="TAC"/>
            </w:pPr>
            <w:r w:rsidRPr="0006458D">
              <w:t>[13.7]</w:t>
            </w:r>
          </w:p>
        </w:tc>
      </w:tr>
      <w:tr w:rsidR="0089365F" w:rsidRPr="0006458D" w14:paraId="3CC867C5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B1C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A37E0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78F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BD5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D1B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855E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34D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5087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5A3A" w14:textId="7DE87717" w:rsidR="0089365F" w:rsidRPr="0006458D" w:rsidRDefault="0089365F" w:rsidP="009964B0">
            <w:pPr>
              <w:pStyle w:val="TAC"/>
            </w:pPr>
            <w:r w:rsidRPr="0006458D">
              <w:t>[13.</w:t>
            </w:r>
            <w:del w:id="110" w:author="D. Everaere" w:date="2019-08-27T23:29:00Z">
              <w:r w:rsidRPr="0006458D" w:rsidDel="008E3DC0">
                <w:delText>4</w:delText>
              </w:r>
            </w:del>
            <w:ins w:id="111" w:author="D. Everaere" w:date="2019-08-27T23:29:00Z">
              <w:r w:rsidR="008E3DC0">
                <w:t>3</w:t>
              </w:r>
            </w:ins>
            <w:r w:rsidRPr="0006458D">
              <w:t>]</w:t>
            </w:r>
          </w:p>
        </w:tc>
      </w:tr>
      <w:tr w:rsidR="0089365F" w:rsidRPr="0006458D" w14:paraId="54E9E121" w14:textId="77777777" w:rsidTr="0089365F">
        <w:trPr>
          <w:trHeight w:val="21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41BE6A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2DE2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1122C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30EEF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809E58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4786A9" w14:textId="77777777" w:rsidR="0089365F" w:rsidRPr="0006458D" w:rsidRDefault="0089365F" w:rsidP="009964B0">
            <w:pPr>
              <w:pStyle w:val="TAC"/>
            </w:pPr>
            <w:r w:rsidRPr="0006458D">
              <w:t>G-FR2-A3-10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05E26E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C5221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7905C" w14:textId="17F4D293" w:rsidR="0089365F" w:rsidRPr="0006458D" w:rsidRDefault="0089365F" w:rsidP="009964B0">
            <w:pPr>
              <w:pStyle w:val="TAC"/>
            </w:pPr>
            <w:r w:rsidRPr="0006458D">
              <w:t>[1.</w:t>
            </w:r>
            <w:ins w:id="112" w:author="D. Everaere" w:date="2019-08-27T23:28:00Z">
              <w:r w:rsidR="008E3DC0">
                <w:t>4</w:t>
              </w:r>
            </w:ins>
            <w:del w:id="113" w:author="D. Everaere" w:date="2019-08-27T23:28:00Z">
              <w:r w:rsidRPr="0006458D" w:rsidDel="008E3DC0">
                <w:delText>7</w:delText>
              </w:r>
            </w:del>
            <w:r w:rsidRPr="0006458D">
              <w:t>]</w:t>
            </w:r>
          </w:p>
        </w:tc>
      </w:tr>
      <w:tr w:rsidR="0089365F" w:rsidRPr="0006458D" w14:paraId="654E3A7B" w14:textId="77777777" w:rsidTr="0089365F">
        <w:trPr>
          <w:trHeight w:val="16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E824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9E9F0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082D7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8461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61EA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39468" w14:textId="77777777" w:rsidR="0089365F" w:rsidRPr="0006458D" w:rsidRDefault="0089365F" w:rsidP="009964B0">
            <w:pPr>
              <w:pStyle w:val="TAC"/>
            </w:pPr>
            <w:r w:rsidRPr="0006458D">
              <w:t>G-FR2-A3-22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15782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70EA2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95928" w14:textId="5DE6D82A" w:rsidR="0089365F" w:rsidRPr="0006458D" w:rsidRDefault="0089365F" w:rsidP="009964B0">
            <w:pPr>
              <w:pStyle w:val="TAC"/>
            </w:pPr>
            <w:r w:rsidRPr="0006458D">
              <w:t>[1.</w:t>
            </w:r>
            <w:del w:id="114" w:author="D. Everaere" w:date="2019-08-27T23:28:00Z">
              <w:r w:rsidRPr="0006458D" w:rsidDel="008E3DC0">
                <w:delText>4</w:delText>
              </w:r>
            </w:del>
            <w:ins w:id="115" w:author="D. Everaere" w:date="2019-08-27T23:28:00Z">
              <w:r w:rsidR="008E3DC0">
                <w:t>1</w:t>
              </w:r>
            </w:ins>
            <w:r w:rsidRPr="0006458D">
              <w:t>]</w:t>
            </w:r>
          </w:p>
        </w:tc>
      </w:tr>
      <w:tr w:rsidR="0089365F" w:rsidRPr="0006458D" w14:paraId="0BFE84D5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670B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E721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2AFDB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46C3D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C92552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A9875E" w14:textId="77777777" w:rsidR="0089365F" w:rsidRPr="0006458D" w:rsidRDefault="0089365F" w:rsidP="009964B0">
            <w:pPr>
              <w:pStyle w:val="TAC"/>
            </w:pPr>
            <w:r w:rsidRPr="0006458D">
              <w:t>G-FR2-A4-10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BAED0C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E5A4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76DA" w14:textId="77777777" w:rsidR="0089365F" w:rsidRPr="0006458D" w:rsidRDefault="0089365F" w:rsidP="009964B0">
            <w:pPr>
              <w:pStyle w:val="TAC"/>
            </w:pPr>
            <w:r w:rsidRPr="0006458D">
              <w:t>[21.5]</w:t>
            </w:r>
          </w:p>
        </w:tc>
      </w:tr>
      <w:tr w:rsidR="0089365F" w:rsidRPr="0006458D" w14:paraId="7A0FAC2F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A879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180A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07E3A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7337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E1F2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D89C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B87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7BFC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225A" w14:textId="18855665" w:rsidR="0089365F" w:rsidRPr="0006458D" w:rsidRDefault="0089365F" w:rsidP="009964B0">
            <w:pPr>
              <w:pStyle w:val="TAC"/>
            </w:pPr>
            <w:r w:rsidRPr="0006458D">
              <w:t>[20.</w:t>
            </w:r>
            <w:del w:id="116" w:author="D. Everaere" w:date="2019-08-27T23:28:00Z">
              <w:r w:rsidRPr="0006458D" w:rsidDel="008E3DC0">
                <w:delText>7</w:delText>
              </w:r>
            </w:del>
            <w:ins w:id="117" w:author="D. Everaere" w:date="2019-08-27T23:28:00Z">
              <w:r w:rsidR="008E3DC0">
                <w:t>2</w:t>
              </w:r>
            </w:ins>
            <w:r w:rsidRPr="0006458D">
              <w:t>]</w:t>
            </w:r>
          </w:p>
        </w:tc>
      </w:tr>
      <w:tr w:rsidR="0089365F" w:rsidRPr="0006458D" w14:paraId="305A93AC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D90F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E4FC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78A8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9C22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9D74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40CAA" w14:textId="77777777" w:rsidR="0089365F" w:rsidRPr="0006458D" w:rsidRDefault="0089365F" w:rsidP="009964B0">
            <w:pPr>
              <w:pStyle w:val="TAC"/>
            </w:pPr>
            <w:r w:rsidRPr="0006458D">
              <w:t>G-FR2-A4-20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6C21A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524F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8BFE" w14:textId="77777777" w:rsidR="0089365F" w:rsidRPr="0006458D" w:rsidRDefault="0089365F" w:rsidP="009964B0">
            <w:pPr>
              <w:pStyle w:val="TAC"/>
            </w:pPr>
            <w:r w:rsidRPr="0006458D">
              <w:t>[19.0]</w:t>
            </w:r>
          </w:p>
        </w:tc>
      </w:tr>
      <w:tr w:rsidR="0089365F" w:rsidRPr="0006458D" w14:paraId="3A6220DD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05D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4F6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4E3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F42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DB1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76B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2C6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A193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2765" w14:textId="7241FA5C" w:rsidR="0089365F" w:rsidRPr="0006458D" w:rsidRDefault="0089365F" w:rsidP="009964B0">
            <w:pPr>
              <w:pStyle w:val="TAC"/>
            </w:pPr>
            <w:r w:rsidRPr="0006458D">
              <w:t>[18.</w:t>
            </w:r>
            <w:del w:id="118" w:author="D. Everaere" w:date="2019-08-27T23:28:00Z">
              <w:r w:rsidRPr="0006458D" w:rsidDel="008E3DC0">
                <w:delText>4</w:delText>
              </w:r>
            </w:del>
            <w:ins w:id="119" w:author="D. Everaere" w:date="2019-08-27T23:28:00Z">
              <w:r w:rsidR="008E3DC0">
                <w:t>2</w:t>
              </w:r>
            </w:ins>
            <w:r w:rsidRPr="0006458D">
              <w:t>]</w:t>
            </w:r>
          </w:p>
        </w:tc>
      </w:tr>
    </w:tbl>
    <w:p w14:paraId="61938996" w14:textId="77777777" w:rsidR="0089365F" w:rsidRPr="0006458D" w:rsidRDefault="0089365F" w:rsidP="0089365F">
      <w:pPr>
        <w:rPr>
          <w:noProof/>
        </w:rPr>
      </w:pPr>
    </w:p>
    <w:p w14:paraId="4C4C1ECC" w14:textId="77777777" w:rsidR="00F31A68" w:rsidRPr="00DC4968" w:rsidRDefault="00F31A68" w:rsidP="00F31A68">
      <w:pPr>
        <w:rPr>
          <w:noProof/>
        </w:rPr>
      </w:pPr>
    </w:p>
    <w:p w14:paraId="2C5CFCDF" w14:textId="77777777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65DCCBC" w14:textId="77777777" w:rsidR="00903356" w:rsidRDefault="00903356" w:rsidP="00903356">
      <w:pPr>
        <w:tabs>
          <w:tab w:val="left" w:pos="1920"/>
        </w:tabs>
        <w:rPr>
          <w:i/>
          <w:color w:val="0000FF"/>
          <w:lang w:eastAsia="zh-CN"/>
        </w:rPr>
      </w:pPr>
    </w:p>
    <w:p w14:paraId="4D8545B6" w14:textId="77777777" w:rsidR="00903356" w:rsidRDefault="00903356" w:rsidP="00E302CA">
      <w:pPr>
        <w:rPr>
          <w:i/>
          <w:color w:val="0000FF"/>
          <w:lang w:eastAsia="zh-CN"/>
        </w:rPr>
      </w:pP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5E66F" w14:textId="77777777" w:rsidR="009C1982" w:rsidRDefault="009C1982">
      <w:r>
        <w:separator/>
      </w:r>
    </w:p>
  </w:endnote>
  <w:endnote w:type="continuationSeparator" w:id="0">
    <w:p w14:paraId="4D4C80A0" w14:textId="77777777" w:rsidR="009C1982" w:rsidRDefault="009C1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0EF43" w14:textId="77777777" w:rsidR="009C1982" w:rsidRDefault="009C1982">
      <w:r>
        <w:separator/>
      </w:r>
    </w:p>
  </w:footnote>
  <w:footnote w:type="continuationSeparator" w:id="0">
    <w:p w14:paraId="4683188D" w14:textId="77777777" w:rsidR="009C1982" w:rsidRDefault="009C1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3566BD" w:rsidRDefault="003566B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2B"/>
    <w:rsid w:val="0001291D"/>
    <w:rsid w:val="00021567"/>
    <w:rsid w:val="00022E4A"/>
    <w:rsid w:val="000359E6"/>
    <w:rsid w:val="000526D6"/>
    <w:rsid w:val="00055076"/>
    <w:rsid w:val="000649E7"/>
    <w:rsid w:val="000A6394"/>
    <w:rsid w:val="000B7FED"/>
    <w:rsid w:val="000C038A"/>
    <w:rsid w:val="000C6598"/>
    <w:rsid w:val="000D655A"/>
    <w:rsid w:val="000F2BA9"/>
    <w:rsid w:val="00104DD8"/>
    <w:rsid w:val="0010701A"/>
    <w:rsid w:val="00114BD8"/>
    <w:rsid w:val="00115052"/>
    <w:rsid w:val="00120B31"/>
    <w:rsid w:val="001228C9"/>
    <w:rsid w:val="00145D43"/>
    <w:rsid w:val="00156AB8"/>
    <w:rsid w:val="00173137"/>
    <w:rsid w:val="00191526"/>
    <w:rsid w:val="00192C46"/>
    <w:rsid w:val="001A08B3"/>
    <w:rsid w:val="001A7B60"/>
    <w:rsid w:val="001B52F0"/>
    <w:rsid w:val="001B7A65"/>
    <w:rsid w:val="001C1FA1"/>
    <w:rsid w:val="001D6259"/>
    <w:rsid w:val="001E41F3"/>
    <w:rsid w:val="00205362"/>
    <w:rsid w:val="0024556B"/>
    <w:rsid w:val="00250730"/>
    <w:rsid w:val="0026004D"/>
    <w:rsid w:val="002640DD"/>
    <w:rsid w:val="0026664A"/>
    <w:rsid w:val="00275D12"/>
    <w:rsid w:val="0027644C"/>
    <w:rsid w:val="00277F75"/>
    <w:rsid w:val="00284FEB"/>
    <w:rsid w:val="002860C4"/>
    <w:rsid w:val="002B28AD"/>
    <w:rsid w:val="002B5741"/>
    <w:rsid w:val="002D0068"/>
    <w:rsid w:val="002D5D0C"/>
    <w:rsid w:val="002D66AF"/>
    <w:rsid w:val="00305409"/>
    <w:rsid w:val="00331359"/>
    <w:rsid w:val="003566BD"/>
    <w:rsid w:val="003609EF"/>
    <w:rsid w:val="0036231A"/>
    <w:rsid w:val="00363716"/>
    <w:rsid w:val="00374DD4"/>
    <w:rsid w:val="003E1A36"/>
    <w:rsid w:val="003E280A"/>
    <w:rsid w:val="00410371"/>
    <w:rsid w:val="00412A07"/>
    <w:rsid w:val="004217BF"/>
    <w:rsid w:val="004230FE"/>
    <w:rsid w:val="004242F1"/>
    <w:rsid w:val="00461B5C"/>
    <w:rsid w:val="004B75B7"/>
    <w:rsid w:val="004C7965"/>
    <w:rsid w:val="004D170E"/>
    <w:rsid w:val="004D35B9"/>
    <w:rsid w:val="00506CD7"/>
    <w:rsid w:val="00513C65"/>
    <w:rsid w:val="0051580D"/>
    <w:rsid w:val="00522859"/>
    <w:rsid w:val="0053520B"/>
    <w:rsid w:val="005455B8"/>
    <w:rsid w:val="00547111"/>
    <w:rsid w:val="00582A6B"/>
    <w:rsid w:val="00592D00"/>
    <w:rsid w:val="00592D74"/>
    <w:rsid w:val="005E2C44"/>
    <w:rsid w:val="00621188"/>
    <w:rsid w:val="006257ED"/>
    <w:rsid w:val="006564CD"/>
    <w:rsid w:val="0066002D"/>
    <w:rsid w:val="006719B6"/>
    <w:rsid w:val="00675848"/>
    <w:rsid w:val="00695808"/>
    <w:rsid w:val="006B46FB"/>
    <w:rsid w:val="006E1744"/>
    <w:rsid w:val="006E21FB"/>
    <w:rsid w:val="006F1AD3"/>
    <w:rsid w:val="00700E4D"/>
    <w:rsid w:val="007039F6"/>
    <w:rsid w:val="007363BB"/>
    <w:rsid w:val="00761235"/>
    <w:rsid w:val="00765B45"/>
    <w:rsid w:val="00773A07"/>
    <w:rsid w:val="00773D66"/>
    <w:rsid w:val="0078649F"/>
    <w:rsid w:val="00786AEE"/>
    <w:rsid w:val="00790EFC"/>
    <w:rsid w:val="00792342"/>
    <w:rsid w:val="007977A8"/>
    <w:rsid w:val="007B512A"/>
    <w:rsid w:val="007C2097"/>
    <w:rsid w:val="007D3DC4"/>
    <w:rsid w:val="007D4940"/>
    <w:rsid w:val="007D6A07"/>
    <w:rsid w:val="007F7259"/>
    <w:rsid w:val="00800765"/>
    <w:rsid w:val="008040A8"/>
    <w:rsid w:val="00811F75"/>
    <w:rsid w:val="008279FA"/>
    <w:rsid w:val="00832AA4"/>
    <w:rsid w:val="008464BE"/>
    <w:rsid w:val="008579F4"/>
    <w:rsid w:val="0086133C"/>
    <w:rsid w:val="008626E7"/>
    <w:rsid w:val="00870EE7"/>
    <w:rsid w:val="0089365F"/>
    <w:rsid w:val="008A45A6"/>
    <w:rsid w:val="008A5B8B"/>
    <w:rsid w:val="008B0E82"/>
    <w:rsid w:val="008C4567"/>
    <w:rsid w:val="008D1B4A"/>
    <w:rsid w:val="008D1B84"/>
    <w:rsid w:val="008D4141"/>
    <w:rsid w:val="008E3DC0"/>
    <w:rsid w:val="008E6814"/>
    <w:rsid w:val="008F686C"/>
    <w:rsid w:val="00903356"/>
    <w:rsid w:val="009148DE"/>
    <w:rsid w:val="009777D9"/>
    <w:rsid w:val="00990777"/>
    <w:rsid w:val="00991B88"/>
    <w:rsid w:val="009964B0"/>
    <w:rsid w:val="009A5753"/>
    <w:rsid w:val="009A579D"/>
    <w:rsid w:val="009B2BDB"/>
    <w:rsid w:val="009C1982"/>
    <w:rsid w:val="009C5A61"/>
    <w:rsid w:val="009E3297"/>
    <w:rsid w:val="009F734F"/>
    <w:rsid w:val="00A06590"/>
    <w:rsid w:val="00A246B6"/>
    <w:rsid w:val="00A27CFF"/>
    <w:rsid w:val="00A34F24"/>
    <w:rsid w:val="00A40C4E"/>
    <w:rsid w:val="00A47E70"/>
    <w:rsid w:val="00A50CF0"/>
    <w:rsid w:val="00A7671C"/>
    <w:rsid w:val="00A928B0"/>
    <w:rsid w:val="00AA2CBC"/>
    <w:rsid w:val="00AA70DA"/>
    <w:rsid w:val="00AC5820"/>
    <w:rsid w:val="00AD1CD8"/>
    <w:rsid w:val="00AF4636"/>
    <w:rsid w:val="00B06A52"/>
    <w:rsid w:val="00B22263"/>
    <w:rsid w:val="00B258BB"/>
    <w:rsid w:val="00B40AB6"/>
    <w:rsid w:val="00B45033"/>
    <w:rsid w:val="00B54F41"/>
    <w:rsid w:val="00B67B97"/>
    <w:rsid w:val="00B83EC7"/>
    <w:rsid w:val="00B968C8"/>
    <w:rsid w:val="00BA3EC5"/>
    <w:rsid w:val="00BA51B1"/>
    <w:rsid w:val="00BA51D9"/>
    <w:rsid w:val="00BB543D"/>
    <w:rsid w:val="00BB5DFC"/>
    <w:rsid w:val="00BC09D3"/>
    <w:rsid w:val="00BD279D"/>
    <w:rsid w:val="00BD6BB8"/>
    <w:rsid w:val="00C15AE4"/>
    <w:rsid w:val="00C17252"/>
    <w:rsid w:val="00C25ED2"/>
    <w:rsid w:val="00C3416D"/>
    <w:rsid w:val="00C434B4"/>
    <w:rsid w:val="00C66BA2"/>
    <w:rsid w:val="00C77A62"/>
    <w:rsid w:val="00C90301"/>
    <w:rsid w:val="00C95985"/>
    <w:rsid w:val="00C95F48"/>
    <w:rsid w:val="00CC5026"/>
    <w:rsid w:val="00CC68D0"/>
    <w:rsid w:val="00CC7419"/>
    <w:rsid w:val="00CE1117"/>
    <w:rsid w:val="00CE3186"/>
    <w:rsid w:val="00CE71EC"/>
    <w:rsid w:val="00CF7F52"/>
    <w:rsid w:val="00D03F9A"/>
    <w:rsid w:val="00D06D51"/>
    <w:rsid w:val="00D1258E"/>
    <w:rsid w:val="00D2107B"/>
    <w:rsid w:val="00D24991"/>
    <w:rsid w:val="00D43550"/>
    <w:rsid w:val="00D50255"/>
    <w:rsid w:val="00D56CD3"/>
    <w:rsid w:val="00D66F5E"/>
    <w:rsid w:val="00D7725A"/>
    <w:rsid w:val="00DE34CF"/>
    <w:rsid w:val="00E01AF6"/>
    <w:rsid w:val="00E135FF"/>
    <w:rsid w:val="00E13F3D"/>
    <w:rsid w:val="00E302CA"/>
    <w:rsid w:val="00E33D49"/>
    <w:rsid w:val="00E34898"/>
    <w:rsid w:val="00E5415A"/>
    <w:rsid w:val="00E76B2F"/>
    <w:rsid w:val="00E83785"/>
    <w:rsid w:val="00E93BB6"/>
    <w:rsid w:val="00EB09B7"/>
    <w:rsid w:val="00EE7D7C"/>
    <w:rsid w:val="00EF31D6"/>
    <w:rsid w:val="00F21B6D"/>
    <w:rsid w:val="00F21DFB"/>
    <w:rsid w:val="00F25D98"/>
    <w:rsid w:val="00F300FB"/>
    <w:rsid w:val="00F30E6C"/>
    <w:rsid w:val="00F31A68"/>
    <w:rsid w:val="00F335B4"/>
    <w:rsid w:val="00F336CC"/>
    <w:rsid w:val="00FA1E97"/>
    <w:rsid w:val="00FB09DA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F2BA9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BB54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B543D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4230F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936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9365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89365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9365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89365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89365F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89365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9365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9365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9365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89365F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89365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89365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9365F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89365F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89365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89365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89365F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89365F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89365F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89365F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Heading1Char">
    <w:name w:val="Heading 1 Char"/>
    <w:link w:val="Heading1"/>
    <w:rsid w:val="0089365F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89365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9365F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9365F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89365F"/>
    <w:rPr>
      <w:color w:val="808080"/>
      <w:shd w:val="clear" w:color="auto" w:fill="E6E6E6"/>
    </w:rPr>
  </w:style>
  <w:style w:type="character" w:customStyle="1" w:styleId="EXCar">
    <w:name w:val="EX Car"/>
    <w:rsid w:val="0089365F"/>
    <w:rPr>
      <w:lang w:val="en-GB" w:eastAsia="en-US"/>
    </w:rPr>
  </w:style>
  <w:style w:type="character" w:customStyle="1" w:styleId="msoins0">
    <w:name w:val="msoins"/>
    <w:rsid w:val="0089365F"/>
  </w:style>
  <w:style w:type="character" w:customStyle="1" w:styleId="B4Char">
    <w:name w:val="B4 Char"/>
    <w:link w:val="B4"/>
    <w:rsid w:val="0089365F"/>
    <w:rPr>
      <w:rFonts w:ascii="Times New Roman" w:hAnsi="Times New Roman"/>
      <w:lang w:val="en-GB" w:eastAsia="en-US"/>
    </w:rPr>
  </w:style>
  <w:style w:type="character" w:styleId="PageNumber">
    <w:name w:val="page number"/>
    <w:rsid w:val="0089365F"/>
  </w:style>
  <w:style w:type="paragraph" w:customStyle="1" w:styleId="Reference">
    <w:name w:val="Reference"/>
    <w:basedOn w:val="Normal"/>
    <w:rsid w:val="0089365F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89365F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89365F"/>
    <w:rPr>
      <w:i/>
      <w:iCs/>
    </w:rPr>
  </w:style>
  <w:style w:type="character" w:styleId="IntenseEmphasis">
    <w:name w:val="Intense Emphasis"/>
    <w:uiPriority w:val="21"/>
    <w:qFormat/>
    <w:rsid w:val="0089365F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89365F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89365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89365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89365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89365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89365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89365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89365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89365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89365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89365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89365F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89365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89365F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89365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89365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89365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89365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89365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89365F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89365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89365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89365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89365F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89365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89365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9365F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89365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89365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89365F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89365F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89365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89365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89365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89365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89365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89365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89365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8936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89365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89365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89365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89365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89365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89365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89365F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89365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89365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8936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89365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89365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89365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89365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89365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89365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936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8936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89365F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89365F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9365F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89365F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89365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89365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89365F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89365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89365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89365F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89365F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89365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89365F"/>
  </w:style>
  <w:style w:type="numbering" w:customStyle="1" w:styleId="NoList2">
    <w:name w:val="No List2"/>
    <w:next w:val="NoList"/>
    <w:uiPriority w:val="99"/>
    <w:semiHidden/>
    <w:unhideWhenUsed/>
    <w:rsid w:val="0089365F"/>
  </w:style>
  <w:style w:type="table" w:customStyle="1" w:styleId="TableGrid4">
    <w:name w:val="Table Grid4"/>
    <w:basedOn w:val="TableNormal"/>
    <w:next w:val="TableGrid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89365F"/>
  </w:style>
  <w:style w:type="table" w:customStyle="1" w:styleId="TableGrid5">
    <w:name w:val="Table Grid5"/>
    <w:basedOn w:val="TableNormal"/>
    <w:next w:val="TableGrid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89365F"/>
  </w:style>
  <w:style w:type="table" w:customStyle="1" w:styleId="TableGrid6">
    <w:name w:val="Table Grid6"/>
    <w:basedOn w:val="TableNormal"/>
    <w:next w:val="TableGrid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89365F"/>
  </w:style>
  <w:style w:type="numbering" w:customStyle="1" w:styleId="NoList6">
    <w:name w:val="No List6"/>
    <w:next w:val="NoList"/>
    <w:semiHidden/>
    <w:unhideWhenUsed/>
    <w:rsid w:val="0089365F"/>
  </w:style>
  <w:style w:type="numbering" w:customStyle="1" w:styleId="NoList7">
    <w:name w:val="No List7"/>
    <w:next w:val="NoList"/>
    <w:semiHidden/>
    <w:unhideWhenUsed/>
    <w:rsid w:val="0089365F"/>
  </w:style>
  <w:style w:type="numbering" w:customStyle="1" w:styleId="NoList8">
    <w:name w:val="No List8"/>
    <w:next w:val="NoList"/>
    <w:uiPriority w:val="99"/>
    <w:semiHidden/>
    <w:unhideWhenUsed/>
    <w:rsid w:val="0089365F"/>
  </w:style>
  <w:style w:type="character" w:styleId="PlaceholderText">
    <w:name w:val="Placeholder Text"/>
    <w:uiPriority w:val="99"/>
    <w:semiHidden/>
    <w:rsid w:val="0089365F"/>
    <w:rPr>
      <w:color w:val="808080"/>
    </w:rPr>
  </w:style>
  <w:style w:type="paragraph" w:customStyle="1" w:styleId="TOC92">
    <w:name w:val="TOC 92"/>
    <w:basedOn w:val="TOC8"/>
    <w:rsid w:val="008936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8936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8936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8936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89365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89365F"/>
  </w:style>
  <w:style w:type="table" w:customStyle="1" w:styleId="TableGrid7">
    <w:name w:val="Table Grid7"/>
    <w:basedOn w:val="TableNormal"/>
    <w:next w:val="TableGrid"/>
    <w:uiPriority w:val="39"/>
    <w:rsid w:val="0089365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A66DB-FEC7-405C-986E-EBF65C0CB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478</TotalTime>
  <Pages>4</Pages>
  <Words>1226</Words>
  <Characters>6502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35</cp:revision>
  <cp:lastPrinted>1899-12-31T23:00:00Z</cp:lastPrinted>
  <dcterms:created xsi:type="dcterms:W3CDTF">2019-04-27T18:23:00Z</dcterms:created>
  <dcterms:modified xsi:type="dcterms:W3CDTF">2019-08-29T09:18:00Z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